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153" w:rsidRDefault="00490153" w:rsidP="001417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казенное общеобразовательное учреждение </w:t>
      </w:r>
    </w:p>
    <w:p w:rsidR="00490153" w:rsidRDefault="00490153" w:rsidP="001417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«Туринская средняя общеобразовательная школа-интернат» Эвенкийского муниципального района </w:t>
      </w:r>
    </w:p>
    <w:p w:rsidR="00490153" w:rsidRDefault="00490153" w:rsidP="0014172D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Красноярского края</w:t>
      </w:r>
    </w:p>
    <w:p w:rsidR="00490153" w:rsidRPr="0014172D" w:rsidRDefault="00490153" w:rsidP="0014172D">
      <w:pPr>
        <w:jc w:val="center"/>
        <w:rPr>
          <w:b/>
          <w:sz w:val="28"/>
          <w:szCs w:val="28"/>
          <w:lang w:val="en-US"/>
        </w:rPr>
      </w:pPr>
    </w:p>
    <w:p w:rsidR="00490153" w:rsidRDefault="00490153" w:rsidP="0014172D">
      <w:pPr>
        <w:jc w:val="center"/>
        <w:rPr>
          <w:b/>
          <w:bCs/>
          <w:sz w:val="28"/>
          <w:szCs w:val="28"/>
        </w:rPr>
      </w:pPr>
      <w:r>
        <w:rPr>
          <w:noProof/>
        </w:rPr>
        <w:pict>
          <v:line id="_x0000_s1026" style="position:absolute;left:0;text-align:left;z-index:251658240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225"/>
        <w:gridCol w:w="3481"/>
        <w:gridCol w:w="2577"/>
      </w:tblGrid>
      <w:tr w:rsidR="00490153" w:rsidTr="0014172D">
        <w:trPr>
          <w:trHeight w:val="3074"/>
        </w:trPr>
        <w:tc>
          <w:tcPr>
            <w:tcW w:w="1880" w:type="pct"/>
          </w:tcPr>
          <w:p w:rsidR="00490153" w:rsidRDefault="00490153">
            <w:pPr>
              <w:tabs>
                <w:tab w:val="left" w:pos="9288"/>
              </w:tabs>
              <w:jc w:val="center"/>
              <w:rPr>
                <w:rFonts w:cs="DejaVu Sans"/>
                <w:b/>
                <w:kern w:val="2"/>
                <w:sz w:val="28"/>
                <w:szCs w:val="28"/>
                <w:lang w:eastAsia="hi-IN" w:bidi="hi-IN"/>
              </w:rPr>
            </w:pPr>
            <w:r>
              <w:rPr>
                <w:b/>
                <w:sz w:val="28"/>
                <w:szCs w:val="28"/>
              </w:rPr>
              <w:t>«Рекомендовано»</w:t>
            </w:r>
          </w:p>
          <w:p w:rsidR="00490153" w:rsidRDefault="00490153">
            <w:pPr>
              <w:tabs>
                <w:tab w:val="left" w:pos="928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Руководитель </w:t>
            </w:r>
          </w:p>
          <w:p w:rsidR="00490153" w:rsidRDefault="00490153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</w:p>
          <w:p w:rsidR="00490153" w:rsidRDefault="00490153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 Порхулева Е. В.</w:t>
            </w:r>
          </w:p>
          <w:p w:rsidR="00490153" w:rsidRDefault="00490153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</w:p>
          <w:p w:rsidR="00490153" w:rsidRDefault="00490153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__ от «__»___2017г.</w:t>
            </w:r>
          </w:p>
          <w:p w:rsidR="00490153" w:rsidRDefault="00490153">
            <w:pPr>
              <w:widowControl w:val="0"/>
              <w:tabs>
                <w:tab w:val="left" w:pos="9288"/>
              </w:tabs>
              <w:suppressAutoHyphens/>
              <w:spacing w:after="200" w:line="276" w:lineRule="auto"/>
              <w:jc w:val="center"/>
              <w:rPr>
                <w:rFonts w:cs="DejaVu Sans"/>
                <w:kern w:val="2"/>
                <w:sz w:val="28"/>
                <w:szCs w:val="28"/>
                <w:lang w:eastAsia="en-US" w:bidi="hi-IN"/>
              </w:rPr>
            </w:pPr>
          </w:p>
        </w:tc>
        <w:tc>
          <w:tcPr>
            <w:tcW w:w="1589" w:type="pct"/>
          </w:tcPr>
          <w:p w:rsidR="00490153" w:rsidRDefault="00490153">
            <w:pPr>
              <w:tabs>
                <w:tab w:val="left" w:pos="9288"/>
              </w:tabs>
              <w:jc w:val="center"/>
              <w:rPr>
                <w:rFonts w:cs="DejaVu Sans"/>
                <w:b/>
                <w:kern w:val="2"/>
                <w:sz w:val="28"/>
                <w:szCs w:val="28"/>
                <w:lang w:eastAsia="hi-IN" w:bidi="hi-IN"/>
              </w:rPr>
            </w:pPr>
            <w:r>
              <w:rPr>
                <w:b/>
                <w:sz w:val="28"/>
                <w:szCs w:val="28"/>
              </w:rPr>
              <w:t>«Согласовано»</w:t>
            </w:r>
          </w:p>
          <w:p w:rsidR="00490153" w:rsidRDefault="00490153">
            <w:pPr>
              <w:tabs>
                <w:tab w:val="left" w:pos="928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Заместитель директора по УВР </w:t>
            </w:r>
          </w:p>
          <w:p w:rsidR="00490153" w:rsidRDefault="00490153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 Клюев П.Н.</w:t>
            </w:r>
          </w:p>
          <w:p w:rsidR="00490153" w:rsidRDefault="00490153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</w:p>
          <w:p w:rsidR="00490153" w:rsidRDefault="00490153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«____»____________2017г.</w:t>
            </w:r>
          </w:p>
          <w:p w:rsidR="00490153" w:rsidRDefault="00490153">
            <w:pPr>
              <w:widowControl w:val="0"/>
              <w:tabs>
                <w:tab w:val="left" w:pos="9288"/>
              </w:tabs>
              <w:suppressAutoHyphens/>
              <w:spacing w:after="200" w:line="276" w:lineRule="auto"/>
              <w:jc w:val="center"/>
              <w:rPr>
                <w:rFonts w:cs="DejaVu Sans"/>
                <w:kern w:val="2"/>
                <w:sz w:val="28"/>
                <w:szCs w:val="28"/>
                <w:lang w:eastAsia="en-US" w:bidi="hi-IN"/>
              </w:rPr>
            </w:pPr>
          </w:p>
        </w:tc>
        <w:tc>
          <w:tcPr>
            <w:tcW w:w="1531" w:type="pct"/>
          </w:tcPr>
          <w:p w:rsidR="00490153" w:rsidRDefault="00490153">
            <w:pPr>
              <w:tabs>
                <w:tab w:val="left" w:pos="9288"/>
              </w:tabs>
              <w:jc w:val="center"/>
              <w:rPr>
                <w:rFonts w:cs="DejaVu Sans"/>
                <w:b/>
                <w:kern w:val="2"/>
                <w:sz w:val="28"/>
                <w:szCs w:val="28"/>
                <w:lang w:eastAsia="hi-IN" w:bidi="hi-IN"/>
              </w:rPr>
            </w:pPr>
            <w:r>
              <w:rPr>
                <w:b/>
                <w:sz w:val="28"/>
                <w:szCs w:val="28"/>
              </w:rPr>
              <w:t>«Утверждено»</w:t>
            </w:r>
          </w:p>
          <w:p w:rsidR="00490153" w:rsidRDefault="00490153">
            <w:pPr>
              <w:tabs>
                <w:tab w:val="left" w:pos="928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Директор МКОУ ТСОШ-И ЭМР</w:t>
            </w:r>
          </w:p>
          <w:p w:rsidR="00490153" w:rsidRDefault="00490153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 Еремина В.В.</w:t>
            </w:r>
          </w:p>
          <w:p w:rsidR="00490153" w:rsidRDefault="00490153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</w:p>
          <w:p w:rsidR="00490153" w:rsidRDefault="00490153">
            <w:pPr>
              <w:tabs>
                <w:tab w:val="left" w:pos="928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№       Пр</w:t>
            </w:r>
          </w:p>
          <w:p w:rsidR="00490153" w:rsidRDefault="00490153">
            <w:pPr>
              <w:widowControl w:val="0"/>
              <w:tabs>
                <w:tab w:val="left" w:pos="9288"/>
              </w:tabs>
              <w:suppressAutoHyphens/>
              <w:spacing w:after="200" w:line="276" w:lineRule="auto"/>
              <w:jc w:val="center"/>
              <w:rPr>
                <w:rFonts w:cs="DejaVu Sans"/>
                <w:kern w:val="2"/>
                <w:sz w:val="28"/>
                <w:szCs w:val="28"/>
                <w:lang w:eastAsia="en-US" w:bidi="hi-IN"/>
              </w:rPr>
            </w:pPr>
          </w:p>
        </w:tc>
      </w:tr>
    </w:tbl>
    <w:p w:rsidR="00490153" w:rsidRDefault="00490153" w:rsidP="0014172D">
      <w:pPr>
        <w:rPr>
          <w:b/>
          <w:sz w:val="28"/>
          <w:szCs w:val="28"/>
          <w:lang w:eastAsia="hi-IN" w:bidi="hi-IN"/>
        </w:rPr>
      </w:pPr>
    </w:p>
    <w:p w:rsidR="00490153" w:rsidRDefault="00490153" w:rsidP="0014172D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РАБОЧАЯ ПРОГРАММА</w:t>
      </w:r>
    </w:p>
    <w:p w:rsidR="00490153" w:rsidRDefault="00490153" w:rsidP="0014172D">
      <w:pPr>
        <w:jc w:val="center"/>
        <w:rPr>
          <w:b/>
          <w:sz w:val="28"/>
          <w:szCs w:val="28"/>
          <w:lang w:val="en-US"/>
        </w:rPr>
      </w:pPr>
    </w:p>
    <w:p w:rsidR="00490153" w:rsidRPr="0014172D" w:rsidRDefault="00490153" w:rsidP="0014172D">
      <w:pPr>
        <w:jc w:val="center"/>
        <w:rPr>
          <w:b/>
          <w:sz w:val="28"/>
          <w:szCs w:val="28"/>
          <w:lang w:val="en-US" w:eastAsia="en-US"/>
        </w:rPr>
      </w:pPr>
    </w:p>
    <w:p w:rsidR="00490153" w:rsidRDefault="00490153" w:rsidP="001417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Учитель</w:t>
      </w:r>
    </w:p>
    <w:p w:rsidR="00490153" w:rsidRDefault="00490153" w:rsidP="001417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Тюкпеева Анна Павловна</w:t>
      </w:r>
    </w:p>
    <w:p w:rsidR="00490153" w:rsidRDefault="00490153" w:rsidP="0014172D">
      <w:pPr>
        <w:jc w:val="center"/>
        <w:rPr>
          <w:b/>
          <w:sz w:val="28"/>
          <w:szCs w:val="28"/>
          <w:lang w:val="en-US"/>
        </w:rPr>
      </w:pPr>
    </w:p>
    <w:p w:rsidR="00490153" w:rsidRPr="0014172D" w:rsidRDefault="00490153" w:rsidP="0014172D">
      <w:pPr>
        <w:jc w:val="center"/>
        <w:rPr>
          <w:b/>
          <w:sz w:val="28"/>
          <w:szCs w:val="28"/>
          <w:lang w:val="en-US"/>
        </w:rPr>
      </w:pPr>
    </w:p>
    <w:p w:rsidR="00490153" w:rsidRDefault="00490153" w:rsidP="0014172D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ПРЕДМЕТ                                   География</w:t>
      </w:r>
    </w:p>
    <w:p w:rsidR="00490153" w:rsidRPr="0014172D" w:rsidRDefault="00490153" w:rsidP="0014172D">
      <w:pPr>
        <w:rPr>
          <w:b/>
          <w:sz w:val="28"/>
          <w:szCs w:val="28"/>
          <w:lang w:val="en-US"/>
        </w:rPr>
      </w:pPr>
    </w:p>
    <w:p w:rsidR="00490153" w:rsidRDefault="00490153" w:rsidP="0014172D">
      <w:pPr>
        <w:rPr>
          <w:b/>
          <w:sz w:val="28"/>
          <w:szCs w:val="28"/>
        </w:rPr>
      </w:pPr>
    </w:p>
    <w:p w:rsidR="00490153" w:rsidRPr="0014172D" w:rsidRDefault="00490153" w:rsidP="0014172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КЛАСС                                                   </w:t>
      </w:r>
      <w:r>
        <w:rPr>
          <w:b/>
          <w:sz w:val="28"/>
          <w:szCs w:val="28"/>
          <w:lang w:val="en-US"/>
        </w:rPr>
        <w:t>8</w:t>
      </w:r>
      <w:r>
        <w:rPr>
          <w:b/>
          <w:sz w:val="28"/>
          <w:szCs w:val="28"/>
        </w:rPr>
        <w:t>В</w:t>
      </w:r>
    </w:p>
    <w:p w:rsidR="00490153" w:rsidRPr="0014172D" w:rsidRDefault="00490153" w:rsidP="0014172D">
      <w:pPr>
        <w:rPr>
          <w:b/>
          <w:sz w:val="28"/>
          <w:szCs w:val="28"/>
        </w:rPr>
      </w:pPr>
    </w:p>
    <w:p w:rsidR="00490153" w:rsidRPr="0014172D" w:rsidRDefault="00490153" w:rsidP="0014172D">
      <w:pPr>
        <w:rPr>
          <w:b/>
          <w:sz w:val="28"/>
          <w:szCs w:val="28"/>
        </w:rPr>
      </w:pPr>
    </w:p>
    <w:p w:rsidR="00490153" w:rsidRPr="0014172D" w:rsidRDefault="00490153" w:rsidP="0014172D">
      <w:pPr>
        <w:rPr>
          <w:b/>
          <w:sz w:val="28"/>
          <w:szCs w:val="28"/>
        </w:rPr>
      </w:pPr>
    </w:p>
    <w:p w:rsidR="00490153" w:rsidRPr="0014172D" w:rsidRDefault="00490153" w:rsidP="0014172D">
      <w:pPr>
        <w:rPr>
          <w:b/>
          <w:sz w:val="28"/>
          <w:szCs w:val="28"/>
        </w:rPr>
      </w:pPr>
    </w:p>
    <w:p w:rsidR="00490153" w:rsidRPr="0014172D" w:rsidRDefault="00490153" w:rsidP="0014172D">
      <w:pPr>
        <w:rPr>
          <w:b/>
          <w:sz w:val="28"/>
          <w:szCs w:val="28"/>
        </w:rPr>
      </w:pPr>
    </w:p>
    <w:p w:rsidR="00490153" w:rsidRPr="0014172D" w:rsidRDefault="00490153" w:rsidP="0014172D">
      <w:pPr>
        <w:rPr>
          <w:b/>
          <w:sz w:val="28"/>
          <w:szCs w:val="28"/>
        </w:rPr>
      </w:pPr>
    </w:p>
    <w:p w:rsidR="00490153" w:rsidRPr="0014172D" w:rsidRDefault="00490153" w:rsidP="0014172D">
      <w:pPr>
        <w:rPr>
          <w:b/>
          <w:sz w:val="28"/>
          <w:szCs w:val="28"/>
        </w:rPr>
      </w:pPr>
    </w:p>
    <w:p w:rsidR="00490153" w:rsidRDefault="00490153" w:rsidP="0014172D">
      <w:pPr>
        <w:rPr>
          <w:b/>
          <w:sz w:val="28"/>
          <w:szCs w:val="28"/>
          <w:lang w:val="en-US"/>
        </w:rPr>
      </w:pPr>
    </w:p>
    <w:p w:rsidR="00490153" w:rsidRPr="0014172D" w:rsidRDefault="00490153" w:rsidP="0014172D">
      <w:pPr>
        <w:rPr>
          <w:b/>
          <w:sz w:val="28"/>
          <w:szCs w:val="28"/>
          <w:lang w:val="en-US"/>
        </w:rPr>
      </w:pPr>
    </w:p>
    <w:p w:rsidR="00490153" w:rsidRPr="0014172D" w:rsidRDefault="00490153" w:rsidP="0014172D">
      <w:pPr>
        <w:rPr>
          <w:b/>
          <w:sz w:val="28"/>
          <w:szCs w:val="28"/>
        </w:rPr>
      </w:pPr>
    </w:p>
    <w:p w:rsidR="00490153" w:rsidRPr="0014172D" w:rsidRDefault="00490153" w:rsidP="0014172D">
      <w:pPr>
        <w:rPr>
          <w:b/>
          <w:sz w:val="28"/>
          <w:szCs w:val="28"/>
        </w:rPr>
      </w:pPr>
    </w:p>
    <w:p w:rsidR="00490153" w:rsidRPr="0014172D" w:rsidRDefault="00490153" w:rsidP="0014172D">
      <w:pPr>
        <w:rPr>
          <w:b/>
          <w:sz w:val="28"/>
          <w:szCs w:val="28"/>
        </w:rPr>
      </w:pPr>
    </w:p>
    <w:p w:rsidR="00490153" w:rsidRPr="0014172D" w:rsidRDefault="00490153" w:rsidP="0014172D">
      <w:pPr>
        <w:rPr>
          <w:b/>
          <w:sz w:val="28"/>
          <w:szCs w:val="28"/>
        </w:rPr>
      </w:pPr>
    </w:p>
    <w:p w:rsidR="00490153" w:rsidRPr="0014172D" w:rsidRDefault="00490153" w:rsidP="0014172D">
      <w:pPr>
        <w:rPr>
          <w:b/>
          <w:sz w:val="28"/>
          <w:szCs w:val="28"/>
        </w:rPr>
      </w:pPr>
    </w:p>
    <w:p w:rsidR="00490153" w:rsidRDefault="00490153" w:rsidP="001417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2017-2018 учебный год</w:t>
      </w:r>
    </w:p>
    <w:p w:rsidR="00490153" w:rsidRDefault="00490153" w:rsidP="001417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пгт Тура</w:t>
      </w:r>
    </w:p>
    <w:p w:rsidR="00490153" w:rsidRPr="00E603CF" w:rsidRDefault="00490153" w:rsidP="00E603CF">
      <w:pPr>
        <w:tabs>
          <w:tab w:val="left" w:pos="3160"/>
        </w:tabs>
      </w:pPr>
    </w:p>
    <w:p w:rsidR="00490153" w:rsidRDefault="00490153" w:rsidP="00E603CF">
      <w:pPr>
        <w:jc w:val="center"/>
        <w:rPr>
          <w:b/>
        </w:rPr>
      </w:pPr>
      <w:r w:rsidRPr="00E603CF">
        <w:rPr>
          <w:b/>
        </w:rPr>
        <w:t>Пояснительная записка.</w:t>
      </w:r>
    </w:p>
    <w:p w:rsidR="00490153" w:rsidRPr="00E603CF" w:rsidRDefault="00490153" w:rsidP="00E603CF">
      <w:pPr>
        <w:jc w:val="center"/>
        <w:rPr>
          <w:b/>
        </w:rPr>
      </w:pPr>
    </w:p>
    <w:p w:rsidR="00490153" w:rsidRDefault="00490153" w:rsidP="00E603CF">
      <w:pPr>
        <w:jc w:val="both"/>
      </w:pPr>
      <w:r w:rsidRPr="00E603CF">
        <w:t xml:space="preserve">       </w:t>
      </w:r>
      <w:r>
        <w:t xml:space="preserve">Рабочая программа "География для 8 класса" составлена на основе программы "География" Т.М.Лифановой из сборника "Программы специальных (коррекционных) образовательных учреждений </w:t>
      </w:r>
      <w:r w:rsidRPr="00E603CF">
        <w:t>VIII вида</w:t>
      </w:r>
      <w:r>
        <w:t>" 2006г под редакцией И.М.Бгажноковой.</w:t>
      </w:r>
    </w:p>
    <w:p w:rsidR="00490153" w:rsidRPr="00C52BFA" w:rsidRDefault="00490153" w:rsidP="001D3E39">
      <w:pPr>
        <w:jc w:val="both"/>
      </w:pPr>
      <w:r>
        <w:t xml:space="preserve">      </w:t>
      </w:r>
      <w:r w:rsidRPr="00C52BFA">
        <w:t>Согла</w:t>
      </w:r>
      <w:r>
        <w:t>сно дей</w:t>
      </w:r>
      <w:r w:rsidRPr="00C52BFA">
        <w:t>ствующему Базисному учебном</w:t>
      </w:r>
      <w:r>
        <w:t>у плану, рабочая программа для 8</w:t>
      </w:r>
      <w:r w:rsidRPr="00C52BFA">
        <w:t>-го класса предусматривает обучение географии в объеме 1 час в неделю, что составляет 34 часа в год.</w:t>
      </w:r>
    </w:p>
    <w:p w:rsidR="00490153" w:rsidRPr="00E603CF" w:rsidRDefault="00490153" w:rsidP="00E603CF">
      <w:pPr>
        <w:jc w:val="both"/>
      </w:pPr>
      <w:r>
        <w:t xml:space="preserve">       </w:t>
      </w:r>
      <w:r w:rsidRPr="00E603CF">
        <w:t>Изучение географии  в специальной (коррекционной) школе расширяет представления детей с нарушением интеллекта об окружающем мире. География дает благодатный материал для патриотического, интернационального, эстетического и экологического воспитания учащихся.</w:t>
      </w:r>
    </w:p>
    <w:p w:rsidR="00490153" w:rsidRPr="00E603CF" w:rsidRDefault="00490153" w:rsidP="00E603CF">
      <w:pPr>
        <w:jc w:val="both"/>
      </w:pPr>
      <w:r w:rsidRPr="00E603CF">
        <w:t xml:space="preserve">        Географический материал в силу своего содержания обладает значительными возможностями для развития и коррекции познавательной деятельности умственно отсталых детей: они учатся анализировать, сравнивать изучаемые объекты и явления, понимать причинно- следственные зависимости. Работа с картой учит абстрагироваться, развивает воображение учащихся.Систематическая словарная работа на уроках географии расширяет лексический запас детей со сниженным интеллектом, помогает  им правильно употреблять новые слова в связной речи.</w:t>
      </w:r>
    </w:p>
    <w:p w:rsidR="00490153" w:rsidRDefault="00490153" w:rsidP="00E603CF">
      <w:pPr>
        <w:jc w:val="both"/>
      </w:pPr>
      <w:r w:rsidRPr="00E603CF">
        <w:rPr>
          <w:b/>
        </w:rPr>
        <w:t xml:space="preserve">      </w:t>
      </w:r>
      <w:r>
        <w:rPr>
          <w:b/>
        </w:rPr>
        <w:t xml:space="preserve"> </w:t>
      </w:r>
      <w:r>
        <w:t>Курс 8 класса</w:t>
      </w:r>
      <w:r w:rsidRPr="00E603CF">
        <w:t xml:space="preserve"> отводится на изучение Мирового океана, Африки, А</w:t>
      </w:r>
      <w:r>
        <w:t>встралии, Антарктиды, Северной ,</w:t>
      </w:r>
      <w:r w:rsidRPr="00E603CF">
        <w:t xml:space="preserve"> Южной Америки</w:t>
      </w:r>
      <w:r>
        <w:t xml:space="preserve"> и государств Евразии</w:t>
      </w:r>
      <w:r w:rsidRPr="00E603CF">
        <w:t>. Учитель знакомит учащихся не только с природой различных континентов, но и с населением, особенностями хозяйственной деятельности, бытом, культурой людей, отдельными государствами. Дается обзор природных условий материку, на котором мы живем.</w:t>
      </w:r>
    </w:p>
    <w:p w:rsidR="00490153" w:rsidRPr="00E603CF" w:rsidRDefault="00490153" w:rsidP="001D3E39">
      <w:pPr>
        <w:rPr>
          <w:color w:val="808080"/>
        </w:rPr>
      </w:pPr>
    </w:p>
    <w:p w:rsidR="00490153" w:rsidRPr="00503089" w:rsidRDefault="00490153" w:rsidP="001D3E39">
      <w:pPr>
        <w:rPr>
          <w:b/>
        </w:rPr>
      </w:pPr>
      <w:r w:rsidRPr="00E603CF">
        <w:rPr>
          <w:b/>
        </w:rPr>
        <w:t>Тематический план</w:t>
      </w:r>
    </w:p>
    <w:p w:rsidR="00490153" w:rsidRDefault="00490153" w:rsidP="00967BB0">
      <w:pPr>
        <w:jc w:val="both"/>
      </w:pPr>
      <w:r>
        <w:t xml:space="preserve">     Согласно  учебному плану, для 8-го класса предусмотрено обучение географии в объеме 1 часа в неделю, согласно годовому учебному графику в 2013-2014 учебном году – 34 учебные недели, всего – 34 часа в год.</w:t>
      </w:r>
    </w:p>
    <w:p w:rsidR="00490153" w:rsidRPr="00E603CF" w:rsidRDefault="00490153" w:rsidP="001D3E3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6119"/>
        <w:gridCol w:w="1903"/>
      </w:tblGrid>
      <w:tr w:rsidR="00490153" w:rsidRPr="00E603CF" w:rsidTr="001D3E39">
        <w:tc>
          <w:tcPr>
            <w:tcW w:w="1548" w:type="dxa"/>
          </w:tcPr>
          <w:p w:rsidR="00490153" w:rsidRPr="00E603CF" w:rsidRDefault="00490153" w:rsidP="001D3E39">
            <w:r w:rsidRPr="00E603CF">
              <w:t>№ п/п</w:t>
            </w:r>
          </w:p>
        </w:tc>
        <w:tc>
          <w:tcPr>
            <w:tcW w:w="6120" w:type="dxa"/>
          </w:tcPr>
          <w:p w:rsidR="00490153" w:rsidRPr="00E603CF" w:rsidRDefault="00490153" w:rsidP="001D3E39">
            <w:r w:rsidRPr="00E603CF">
              <w:t>Тема раздела</w:t>
            </w:r>
          </w:p>
        </w:tc>
        <w:tc>
          <w:tcPr>
            <w:tcW w:w="1903" w:type="dxa"/>
          </w:tcPr>
          <w:p w:rsidR="00490153" w:rsidRPr="00E603CF" w:rsidRDefault="00490153" w:rsidP="001D3E39">
            <w:r w:rsidRPr="00E603CF">
              <w:t>Кол-во часов</w:t>
            </w:r>
          </w:p>
        </w:tc>
      </w:tr>
      <w:tr w:rsidR="00490153" w:rsidRPr="00E603CF" w:rsidTr="001D3E39">
        <w:tc>
          <w:tcPr>
            <w:tcW w:w="1548" w:type="dxa"/>
          </w:tcPr>
          <w:p w:rsidR="00490153" w:rsidRPr="00E603CF" w:rsidRDefault="00490153" w:rsidP="001D3E39">
            <w:r w:rsidRPr="00E603CF">
              <w:t>1.</w:t>
            </w:r>
          </w:p>
        </w:tc>
        <w:tc>
          <w:tcPr>
            <w:tcW w:w="6120" w:type="dxa"/>
          </w:tcPr>
          <w:p w:rsidR="00490153" w:rsidRPr="00E603CF" w:rsidRDefault="00490153" w:rsidP="001D3E39">
            <w:r w:rsidRPr="00E603CF">
              <w:t>Введение</w:t>
            </w:r>
          </w:p>
        </w:tc>
        <w:tc>
          <w:tcPr>
            <w:tcW w:w="1903" w:type="dxa"/>
          </w:tcPr>
          <w:p w:rsidR="00490153" w:rsidRPr="00E603CF" w:rsidRDefault="00490153" w:rsidP="001D3E39">
            <w:r w:rsidRPr="00E603CF">
              <w:t>1</w:t>
            </w:r>
          </w:p>
        </w:tc>
      </w:tr>
      <w:tr w:rsidR="00490153" w:rsidRPr="00E603CF" w:rsidTr="001D3E39">
        <w:tc>
          <w:tcPr>
            <w:tcW w:w="1548" w:type="dxa"/>
          </w:tcPr>
          <w:p w:rsidR="00490153" w:rsidRPr="00E603CF" w:rsidRDefault="00490153" w:rsidP="001D3E39">
            <w:r w:rsidRPr="00E603CF">
              <w:t>2.</w:t>
            </w:r>
          </w:p>
        </w:tc>
        <w:tc>
          <w:tcPr>
            <w:tcW w:w="6120" w:type="dxa"/>
          </w:tcPr>
          <w:p w:rsidR="00490153" w:rsidRPr="00E603CF" w:rsidRDefault="00490153" w:rsidP="001D3E39">
            <w:r w:rsidRPr="00E603CF">
              <w:t>Океаны</w:t>
            </w:r>
          </w:p>
        </w:tc>
        <w:tc>
          <w:tcPr>
            <w:tcW w:w="1903" w:type="dxa"/>
          </w:tcPr>
          <w:p w:rsidR="00490153" w:rsidRPr="00E603CF" w:rsidRDefault="00490153" w:rsidP="001D3E39">
            <w:r w:rsidRPr="00E603CF">
              <w:t>2</w:t>
            </w:r>
          </w:p>
        </w:tc>
      </w:tr>
      <w:tr w:rsidR="00490153" w:rsidRPr="00E603CF" w:rsidTr="001D3E39">
        <w:tc>
          <w:tcPr>
            <w:tcW w:w="1548" w:type="dxa"/>
          </w:tcPr>
          <w:p w:rsidR="00490153" w:rsidRPr="00E603CF" w:rsidRDefault="00490153" w:rsidP="001D3E39">
            <w:r w:rsidRPr="00E603CF">
              <w:t>3.</w:t>
            </w:r>
          </w:p>
        </w:tc>
        <w:tc>
          <w:tcPr>
            <w:tcW w:w="6120" w:type="dxa"/>
          </w:tcPr>
          <w:p w:rsidR="00490153" w:rsidRPr="00E603CF" w:rsidRDefault="00490153" w:rsidP="001D3E39">
            <w:r w:rsidRPr="00E603CF">
              <w:t xml:space="preserve"> Африка</w:t>
            </w:r>
          </w:p>
        </w:tc>
        <w:tc>
          <w:tcPr>
            <w:tcW w:w="1903" w:type="dxa"/>
          </w:tcPr>
          <w:p w:rsidR="00490153" w:rsidRPr="00E603CF" w:rsidRDefault="00490153" w:rsidP="001D3E39">
            <w:r>
              <w:t>4</w:t>
            </w:r>
          </w:p>
        </w:tc>
      </w:tr>
      <w:tr w:rsidR="00490153" w:rsidRPr="00E603CF" w:rsidTr="001D3E39">
        <w:tc>
          <w:tcPr>
            <w:tcW w:w="1548" w:type="dxa"/>
          </w:tcPr>
          <w:p w:rsidR="00490153" w:rsidRPr="00E603CF" w:rsidRDefault="00490153" w:rsidP="001D3E39">
            <w:r>
              <w:t>4.</w:t>
            </w:r>
          </w:p>
        </w:tc>
        <w:tc>
          <w:tcPr>
            <w:tcW w:w="6120" w:type="dxa"/>
          </w:tcPr>
          <w:p w:rsidR="00490153" w:rsidRPr="00E603CF" w:rsidRDefault="00490153" w:rsidP="001D3E39">
            <w:r>
              <w:t>Антарктида</w:t>
            </w:r>
          </w:p>
        </w:tc>
        <w:tc>
          <w:tcPr>
            <w:tcW w:w="1903" w:type="dxa"/>
          </w:tcPr>
          <w:p w:rsidR="00490153" w:rsidRDefault="00490153" w:rsidP="001D3E39">
            <w:r>
              <w:t>2</w:t>
            </w:r>
          </w:p>
        </w:tc>
      </w:tr>
      <w:tr w:rsidR="00490153" w:rsidRPr="00E603CF" w:rsidTr="001D3E39">
        <w:tc>
          <w:tcPr>
            <w:tcW w:w="1548" w:type="dxa"/>
          </w:tcPr>
          <w:p w:rsidR="00490153" w:rsidRPr="00E603CF" w:rsidRDefault="00490153" w:rsidP="001D3E39">
            <w:r w:rsidRPr="00E603CF">
              <w:t>4.</w:t>
            </w:r>
          </w:p>
        </w:tc>
        <w:tc>
          <w:tcPr>
            <w:tcW w:w="6120" w:type="dxa"/>
          </w:tcPr>
          <w:p w:rsidR="00490153" w:rsidRPr="00E603CF" w:rsidRDefault="00490153" w:rsidP="001D3E39">
            <w:r w:rsidRPr="00E603CF">
              <w:t>Австралия</w:t>
            </w:r>
          </w:p>
        </w:tc>
        <w:tc>
          <w:tcPr>
            <w:tcW w:w="1903" w:type="dxa"/>
          </w:tcPr>
          <w:p w:rsidR="00490153" w:rsidRPr="00E603CF" w:rsidRDefault="00490153" w:rsidP="001D3E39">
            <w:r>
              <w:t>3</w:t>
            </w:r>
          </w:p>
        </w:tc>
      </w:tr>
      <w:tr w:rsidR="00490153" w:rsidRPr="00E603CF" w:rsidTr="001D3E39">
        <w:tc>
          <w:tcPr>
            <w:tcW w:w="1548" w:type="dxa"/>
          </w:tcPr>
          <w:p w:rsidR="00490153" w:rsidRPr="00E603CF" w:rsidRDefault="00490153" w:rsidP="001D3E39">
            <w:r w:rsidRPr="00E603CF">
              <w:t>5.</w:t>
            </w:r>
          </w:p>
        </w:tc>
        <w:tc>
          <w:tcPr>
            <w:tcW w:w="6120" w:type="dxa"/>
          </w:tcPr>
          <w:p w:rsidR="00490153" w:rsidRPr="00E603CF" w:rsidRDefault="00490153" w:rsidP="001D3E39">
            <w:r w:rsidRPr="00E603CF">
              <w:t>Северная Америка</w:t>
            </w:r>
          </w:p>
        </w:tc>
        <w:tc>
          <w:tcPr>
            <w:tcW w:w="1903" w:type="dxa"/>
          </w:tcPr>
          <w:p w:rsidR="00490153" w:rsidRPr="00E603CF" w:rsidRDefault="00490153" w:rsidP="001D3E39">
            <w:r>
              <w:t>4</w:t>
            </w:r>
          </w:p>
        </w:tc>
      </w:tr>
      <w:tr w:rsidR="00490153" w:rsidRPr="00E603CF" w:rsidTr="001D3E39">
        <w:tc>
          <w:tcPr>
            <w:tcW w:w="1548" w:type="dxa"/>
          </w:tcPr>
          <w:p w:rsidR="00490153" w:rsidRPr="00E603CF" w:rsidRDefault="00490153" w:rsidP="001D3E39">
            <w:r w:rsidRPr="00E603CF">
              <w:t>6.</w:t>
            </w:r>
          </w:p>
        </w:tc>
        <w:tc>
          <w:tcPr>
            <w:tcW w:w="6120" w:type="dxa"/>
          </w:tcPr>
          <w:p w:rsidR="00490153" w:rsidRPr="00E603CF" w:rsidRDefault="00490153" w:rsidP="001D3E39">
            <w:r w:rsidRPr="00E603CF">
              <w:t>Южная Америка</w:t>
            </w:r>
          </w:p>
        </w:tc>
        <w:tc>
          <w:tcPr>
            <w:tcW w:w="1903" w:type="dxa"/>
          </w:tcPr>
          <w:p w:rsidR="00490153" w:rsidRPr="00E603CF" w:rsidRDefault="00490153" w:rsidP="001D3E39">
            <w:r>
              <w:t>4</w:t>
            </w:r>
          </w:p>
        </w:tc>
      </w:tr>
      <w:tr w:rsidR="00490153" w:rsidRPr="00E603CF" w:rsidTr="001D3E39">
        <w:tc>
          <w:tcPr>
            <w:tcW w:w="1548" w:type="dxa"/>
          </w:tcPr>
          <w:p w:rsidR="00490153" w:rsidRPr="00E603CF" w:rsidRDefault="00490153" w:rsidP="001D3E39">
            <w:r>
              <w:t>7</w:t>
            </w:r>
            <w:r w:rsidRPr="00E603CF">
              <w:t>.</w:t>
            </w:r>
          </w:p>
        </w:tc>
        <w:tc>
          <w:tcPr>
            <w:tcW w:w="6120" w:type="dxa"/>
          </w:tcPr>
          <w:p w:rsidR="00490153" w:rsidRPr="00E603CF" w:rsidRDefault="00490153" w:rsidP="001D3E39">
            <w:r w:rsidRPr="00E603CF">
              <w:t>Евразия</w:t>
            </w:r>
          </w:p>
        </w:tc>
        <w:tc>
          <w:tcPr>
            <w:tcW w:w="1903" w:type="dxa"/>
          </w:tcPr>
          <w:p w:rsidR="00490153" w:rsidRPr="00E603CF" w:rsidRDefault="00490153" w:rsidP="001D3E39">
            <w:r>
              <w:t>4</w:t>
            </w:r>
          </w:p>
        </w:tc>
      </w:tr>
      <w:tr w:rsidR="00490153" w:rsidRPr="00E603CF" w:rsidTr="001D3E39">
        <w:tc>
          <w:tcPr>
            <w:tcW w:w="1548" w:type="dxa"/>
          </w:tcPr>
          <w:p w:rsidR="00490153" w:rsidRPr="00E603CF" w:rsidRDefault="00490153" w:rsidP="001D3E39">
            <w:r>
              <w:t>8.</w:t>
            </w:r>
          </w:p>
        </w:tc>
        <w:tc>
          <w:tcPr>
            <w:tcW w:w="6120" w:type="dxa"/>
          </w:tcPr>
          <w:p w:rsidR="00490153" w:rsidRPr="00E603CF" w:rsidRDefault="00490153" w:rsidP="001D3E39">
            <w:r>
              <w:t>Повторение</w:t>
            </w:r>
          </w:p>
        </w:tc>
        <w:tc>
          <w:tcPr>
            <w:tcW w:w="1903" w:type="dxa"/>
          </w:tcPr>
          <w:p w:rsidR="00490153" w:rsidRPr="00E603CF" w:rsidRDefault="00490153" w:rsidP="001D3E39">
            <w:r>
              <w:t>2</w:t>
            </w:r>
          </w:p>
        </w:tc>
      </w:tr>
      <w:tr w:rsidR="00490153" w:rsidRPr="00E603CF" w:rsidTr="001D3E39">
        <w:tc>
          <w:tcPr>
            <w:tcW w:w="1548" w:type="dxa"/>
          </w:tcPr>
          <w:p w:rsidR="00490153" w:rsidRDefault="00490153" w:rsidP="001D3E39">
            <w:r>
              <w:t>9.</w:t>
            </w:r>
          </w:p>
        </w:tc>
        <w:tc>
          <w:tcPr>
            <w:tcW w:w="6120" w:type="dxa"/>
          </w:tcPr>
          <w:p w:rsidR="00490153" w:rsidRDefault="00490153" w:rsidP="001D3E39">
            <w:r>
              <w:t>Государства Зарубежной Европы</w:t>
            </w:r>
          </w:p>
        </w:tc>
        <w:tc>
          <w:tcPr>
            <w:tcW w:w="1903" w:type="dxa"/>
          </w:tcPr>
          <w:p w:rsidR="00490153" w:rsidRDefault="00490153" w:rsidP="001D3E39">
            <w:r>
              <w:t>4</w:t>
            </w:r>
          </w:p>
        </w:tc>
      </w:tr>
      <w:tr w:rsidR="00490153" w:rsidRPr="00E603CF" w:rsidTr="001D3E39">
        <w:tc>
          <w:tcPr>
            <w:tcW w:w="1548" w:type="dxa"/>
          </w:tcPr>
          <w:p w:rsidR="00490153" w:rsidRDefault="00490153" w:rsidP="001D3E39">
            <w:r>
              <w:t>10.</w:t>
            </w:r>
          </w:p>
        </w:tc>
        <w:tc>
          <w:tcPr>
            <w:tcW w:w="6120" w:type="dxa"/>
          </w:tcPr>
          <w:p w:rsidR="00490153" w:rsidRDefault="00490153" w:rsidP="001D3E39">
            <w:r>
              <w:t>Государства Ближнего Зарубежья</w:t>
            </w:r>
          </w:p>
        </w:tc>
        <w:tc>
          <w:tcPr>
            <w:tcW w:w="1903" w:type="dxa"/>
          </w:tcPr>
          <w:p w:rsidR="00490153" w:rsidRDefault="00490153" w:rsidP="001D3E39">
            <w:r>
              <w:t>4</w:t>
            </w:r>
          </w:p>
        </w:tc>
      </w:tr>
      <w:tr w:rsidR="00490153" w:rsidRPr="00E603CF" w:rsidTr="001D3E39">
        <w:tc>
          <w:tcPr>
            <w:tcW w:w="1548" w:type="dxa"/>
          </w:tcPr>
          <w:p w:rsidR="00490153" w:rsidRDefault="00490153" w:rsidP="001D3E39"/>
        </w:tc>
        <w:tc>
          <w:tcPr>
            <w:tcW w:w="6120" w:type="dxa"/>
          </w:tcPr>
          <w:p w:rsidR="00490153" w:rsidRDefault="00490153" w:rsidP="001D3E39"/>
        </w:tc>
        <w:tc>
          <w:tcPr>
            <w:tcW w:w="1903" w:type="dxa"/>
          </w:tcPr>
          <w:p w:rsidR="00490153" w:rsidRDefault="00490153" w:rsidP="001D3E39">
            <w:r>
              <w:t>34</w:t>
            </w:r>
          </w:p>
        </w:tc>
      </w:tr>
    </w:tbl>
    <w:p w:rsidR="00490153" w:rsidRDefault="00490153" w:rsidP="00E603CF">
      <w:pPr>
        <w:jc w:val="both"/>
      </w:pPr>
    </w:p>
    <w:p w:rsidR="00490153" w:rsidRPr="001D3E39" w:rsidRDefault="00490153" w:rsidP="00E603CF">
      <w:pPr>
        <w:jc w:val="both"/>
        <w:rPr>
          <w:b/>
        </w:rPr>
      </w:pPr>
      <w:r w:rsidRPr="001D3E39">
        <w:rPr>
          <w:b/>
        </w:rPr>
        <w:t>Содержание:</w:t>
      </w:r>
    </w:p>
    <w:p w:rsidR="00490153" w:rsidRDefault="00490153" w:rsidP="00E603CF">
      <w:pPr>
        <w:jc w:val="both"/>
      </w:pPr>
      <w:r>
        <w:t xml:space="preserve">      "Введение" рассчитано на знакомство с новым курсом географии, новыми учебниками, атласами и правилами пользования ими.</w:t>
      </w:r>
    </w:p>
    <w:p w:rsidR="00490153" w:rsidRDefault="00490153" w:rsidP="00E603CF">
      <w:pPr>
        <w:jc w:val="both"/>
      </w:pPr>
      <w:r>
        <w:t xml:space="preserve">       В разделе "Океаны" идет знакомство с географическим положением, природой и хозяйственным значением океанов для человека.</w:t>
      </w:r>
    </w:p>
    <w:p w:rsidR="00490153" w:rsidRDefault="00490153" w:rsidP="00E603CF">
      <w:pPr>
        <w:jc w:val="both"/>
      </w:pPr>
      <w:r>
        <w:t xml:space="preserve">        В разделах "Африка", "Австралия", "Северная Америка", "Южная Америка", "Антарктида", "Евразия" учащиеся знакомятся с географическим положением материка, его климатическими особенностями, растительным и животным миром, а также населением и крупными государствами.</w:t>
      </w:r>
    </w:p>
    <w:p w:rsidR="00490153" w:rsidRDefault="00490153" w:rsidP="00E603CF">
      <w:pPr>
        <w:jc w:val="both"/>
      </w:pPr>
      <w:r>
        <w:t xml:space="preserve">       </w:t>
      </w:r>
      <w:r w:rsidRPr="00E603CF">
        <w:t>В процессе изучения каждого материка учащиеся наносят на контурную карту названия наиболее крупных географических объектов, данных в программе</w:t>
      </w:r>
      <w:r>
        <w:t>.</w:t>
      </w:r>
    </w:p>
    <w:p w:rsidR="00490153" w:rsidRDefault="00490153" w:rsidP="00E603CF">
      <w:pPr>
        <w:jc w:val="both"/>
      </w:pPr>
      <w:r>
        <w:t xml:space="preserve">       Раздел "Государства Зарубежной Европы" рассчитан на знакомство учащихся со странами Северной Европы, Южной Европы, Западной Европы и Восточной Европы. Учащиеся знакомятся с географическим положением государств, их столицами, населением и их занятиями.</w:t>
      </w:r>
    </w:p>
    <w:p w:rsidR="00490153" w:rsidRDefault="00490153" w:rsidP="00E603CF">
      <w:pPr>
        <w:jc w:val="both"/>
      </w:pPr>
      <w:r>
        <w:t xml:space="preserve">       При изучении раздела "Государства Ближнего Зарубежья" обращается внимание учащихся на бывшие союзные республики, их развитие и связи с Россией.</w:t>
      </w:r>
    </w:p>
    <w:p w:rsidR="00490153" w:rsidRDefault="00490153" w:rsidP="00E603CF">
      <w:pPr>
        <w:jc w:val="both"/>
      </w:pPr>
      <w:r>
        <w:t xml:space="preserve">      Раздел"Повторение" рассчитан на закрепление знаний учащихся, полученных в течении учебного года.</w:t>
      </w:r>
    </w:p>
    <w:p w:rsidR="00490153" w:rsidRDefault="00490153" w:rsidP="00E603CF">
      <w:pPr>
        <w:jc w:val="both"/>
      </w:pPr>
      <w:r w:rsidRPr="00E603CF">
        <w:rPr>
          <w:color w:val="808080"/>
        </w:rPr>
        <w:t xml:space="preserve">      </w:t>
      </w:r>
      <w:r>
        <w:t xml:space="preserve"> </w:t>
      </w:r>
      <w:r w:rsidRPr="00E603CF">
        <w:t>В настоящее время изучаемое количество часов, предусмотренное «Программой специального (коррекционного) образовательного учреждения VI</w:t>
      </w:r>
      <w:r>
        <w:t>II» под редакцией И.М.Бгажноковой</w:t>
      </w:r>
      <w:r w:rsidRPr="00E603CF">
        <w:t xml:space="preserve">  ( 2часа в неделю) изменено (на 1 час в не</w:t>
      </w:r>
      <w:r>
        <w:t>делю) на основании базисного</w:t>
      </w:r>
      <w:r w:rsidRPr="00E603CF">
        <w:t xml:space="preserve"> учебного плана</w:t>
      </w:r>
      <w:r>
        <w:t xml:space="preserve"> </w:t>
      </w:r>
      <w:r>
        <w:rPr>
          <w:color w:val="000000"/>
        </w:rPr>
        <w:t xml:space="preserve">Департамента образования ХМАО  </w:t>
      </w:r>
      <w:r w:rsidRPr="00E603CF">
        <w:t xml:space="preserve">. </w:t>
      </w:r>
    </w:p>
    <w:p w:rsidR="00490153" w:rsidRPr="00E603CF" w:rsidRDefault="00490153" w:rsidP="00E603CF">
      <w:pPr>
        <w:jc w:val="both"/>
      </w:pPr>
    </w:p>
    <w:p w:rsidR="00490153" w:rsidRPr="00E603CF" w:rsidRDefault="00490153" w:rsidP="00565BD1">
      <w:pPr>
        <w:rPr>
          <w:b/>
        </w:rPr>
      </w:pPr>
      <w:r w:rsidRPr="00E603CF">
        <w:t xml:space="preserve">  </w:t>
      </w:r>
      <w:r w:rsidRPr="00E603CF">
        <w:rPr>
          <w:b/>
        </w:rPr>
        <w:t>Основные требования к знаниям и умениям учащихся</w:t>
      </w:r>
    </w:p>
    <w:p w:rsidR="00490153" w:rsidRPr="00E603CF" w:rsidRDefault="00490153" w:rsidP="00565BD1">
      <w:pPr>
        <w:rPr>
          <w:b/>
        </w:rPr>
      </w:pPr>
    </w:p>
    <w:p w:rsidR="00490153" w:rsidRPr="00E603CF" w:rsidRDefault="00490153" w:rsidP="00565BD1">
      <w:r w:rsidRPr="00E603CF">
        <w:rPr>
          <w:b/>
        </w:rPr>
        <w:t>Учащиеся должны знать</w:t>
      </w:r>
      <w:r w:rsidRPr="00E603CF">
        <w:t>:</w:t>
      </w:r>
    </w:p>
    <w:p w:rsidR="00490153" w:rsidRPr="00E603CF" w:rsidRDefault="00490153" w:rsidP="00565BD1">
      <w:r w:rsidRPr="00E603CF">
        <w:t>- Атлантический, Северно-Лед</w:t>
      </w:r>
      <w:r>
        <w:t>овитый, Тихий, Индийский океаны, г</w:t>
      </w:r>
      <w:r w:rsidRPr="00E603CF">
        <w:t>еографическое положение и их хозяйственное значение;</w:t>
      </w:r>
    </w:p>
    <w:p w:rsidR="00490153" w:rsidRDefault="00490153" w:rsidP="00565BD1">
      <w:r w:rsidRPr="00E603CF">
        <w:t>- особенности географического положения, очертания берегов и природные условия каждого материка, нас</w:t>
      </w:r>
      <w:r>
        <w:t>еление и особенности размещения;</w:t>
      </w:r>
    </w:p>
    <w:p w:rsidR="00490153" w:rsidRPr="00E603CF" w:rsidRDefault="00490153" w:rsidP="00565BD1">
      <w:r>
        <w:t>- особенности географического положения государств ближнего зарубежья, природные условия, основное население и столицы этих государств.</w:t>
      </w:r>
    </w:p>
    <w:p w:rsidR="00490153" w:rsidRPr="00E603CF" w:rsidRDefault="00490153" w:rsidP="00565BD1"/>
    <w:p w:rsidR="00490153" w:rsidRDefault="00490153" w:rsidP="00565BD1">
      <w:pPr>
        <w:rPr>
          <w:b/>
        </w:rPr>
      </w:pPr>
    </w:p>
    <w:p w:rsidR="00490153" w:rsidRDefault="00490153" w:rsidP="00565BD1">
      <w:pPr>
        <w:rPr>
          <w:b/>
        </w:rPr>
      </w:pPr>
    </w:p>
    <w:p w:rsidR="00490153" w:rsidRDefault="00490153" w:rsidP="00565BD1">
      <w:pPr>
        <w:rPr>
          <w:b/>
        </w:rPr>
      </w:pPr>
    </w:p>
    <w:p w:rsidR="00490153" w:rsidRPr="00E603CF" w:rsidRDefault="00490153" w:rsidP="00565BD1">
      <w:r w:rsidRPr="00E603CF">
        <w:rPr>
          <w:b/>
        </w:rPr>
        <w:t>Учащиеся должны уметь</w:t>
      </w:r>
      <w:r w:rsidRPr="00E603CF">
        <w:t>:</w:t>
      </w:r>
    </w:p>
    <w:p w:rsidR="00490153" w:rsidRPr="00E603CF" w:rsidRDefault="00490153" w:rsidP="00565BD1">
      <w:r w:rsidRPr="00E603CF">
        <w:t>- показывать на географической карте океаны, давать им характеристику;</w:t>
      </w:r>
    </w:p>
    <w:p w:rsidR="00490153" w:rsidRDefault="00490153" w:rsidP="00565BD1">
      <w:r w:rsidRPr="00E603CF">
        <w:t>- определять на карте полушарий географическое положение и очертания берегов каждого материка, давать элементарно</w:t>
      </w:r>
      <w:r>
        <w:t>е описание их природных условий;</w:t>
      </w:r>
    </w:p>
    <w:p w:rsidR="00490153" w:rsidRPr="00E603CF" w:rsidRDefault="00490153" w:rsidP="00565BD1">
      <w:r>
        <w:t>- находить на политической карте изученные государства и столицы, переносить названия на контурную карту.</w:t>
      </w:r>
    </w:p>
    <w:p w:rsidR="00490153" w:rsidRPr="00C53FA2" w:rsidRDefault="00490153" w:rsidP="00565BD1"/>
    <w:p w:rsidR="00490153" w:rsidRDefault="00490153" w:rsidP="00E603CF">
      <w:pPr>
        <w:jc w:val="both"/>
      </w:pPr>
      <w:r w:rsidRPr="00E603CF">
        <w:t xml:space="preserve"> </w:t>
      </w:r>
    </w:p>
    <w:p w:rsidR="00490153" w:rsidRPr="00E603CF" w:rsidRDefault="00490153" w:rsidP="00E603CF">
      <w:pPr>
        <w:jc w:val="both"/>
        <w:rPr>
          <w:color w:val="808080"/>
        </w:rPr>
      </w:pPr>
      <w:r w:rsidRPr="00E603CF">
        <w:t xml:space="preserve">   </w:t>
      </w:r>
    </w:p>
    <w:p w:rsidR="00490153" w:rsidRDefault="00490153" w:rsidP="00E603CF">
      <w:r w:rsidRPr="00565BD1">
        <w:rPr>
          <w:b/>
        </w:rPr>
        <w:t>Используемая литература</w:t>
      </w:r>
      <w:r w:rsidRPr="00503089">
        <w:t>:</w:t>
      </w:r>
    </w:p>
    <w:p w:rsidR="00490153" w:rsidRPr="00503089" w:rsidRDefault="00490153" w:rsidP="00E603CF"/>
    <w:p w:rsidR="00490153" w:rsidRDefault="00490153" w:rsidP="00E603CF">
      <w:r w:rsidRPr="00503089">
        <w:t>1.</w:t>
      </w:r>
      <w:r>
        <w:t>Т.М.Лифанова,Е.Н.Соломина "География материков и океанов 8 класс" ,Москва "Просвещение" 2004г.</w:t>
      </w:r>
    </w:p>
    <w:p w:rsidR="00490153" w:rsidRDefault="00490153" w:rsidP="00E603CF">
      <w:r>
        <w:t>2.Т.М.Лифанова, Е.Н.Соломина приложение к учебнику "География материков и океанов", Москва "Просвещение" 2004г.</w:t>
      </w:r>
    </w:p>
    <w:p w:rsidR="00490153" w:rsidRDefault="00490153" w:rsidP="00E603CF">
      <w:r>
        <w:t>3.Т.М.Лифанова, Е.Н.Соломина "География Государства Евразии", Москва "Просвещение"2006г</w:t>
      </w:r>
    </w:p>
    <w:p w:rsidR="00490153" w:rsidRDefault="00490153" w:rsidP="00503089">
      <w:r>
        <w:t>4.</w:t>
      </w:r>
      <w:r w:rsidRPr="00503089">
        <w:t xml:space="preserve"> </w:t>
      </w:r>
      <w:r>
        <w:t>Т.М.Лифанова, Е.Н.Соломина приложение к учебнику "География материков и океанов", Москва "Просвещение" 2004г.</w:t>
      </w:r>
    </w:p>
    <w:p w:rsidR="00490153" w:rsidRDefault="00490153" w:rsidP="00E603CF"/>
    <w:p w:rsidR="00490153" w:rsidRPr="00E603CF" w:rsidRDefault="00490153" w:rsidP="00E603CF">
      <w:pPr>
        <w:rPr>
          <w:color w:val="808080"/>
        </w:rPr>
      </w:pPr>
    </w:p>
    <w:p w:rsidR="00490153" w:rsidRDefault="00490153" w:rsidP="00E603CF">
      <w:pPr>
        <w:jc w:val="center"/>
        <w:rPr>
          <w:b/>
        </w:rPr>
      </w:pPr>
    </w:p>
    <w:p w:rsidR="00490153" w:rsidRPr="004F6573" w:rsidRDefault="00490153" w:rsidP="00350043">
      <w:pPr>
        <w:rPr>
          <w:b/>
        </w:rPr>
      </w:pPr>
    </w:p>
    <w:p w:rsidR="00490153" w:rsidRPr="00C53FA2" w:rsidRDefault="00490153" w:rsidP="009D7CCF">
      <w:pPr>
        <w:jc w:val="center"/>
        <w:rPr>
          <w:b/>
        </w:rPr>
      </w:pPr>
      <w:r w:rsidRPr="00C53FA2">
        <w:rPr>
          <w:b/>
        </w:rPr>
        <w:t>Календарно-тематическое планирование</w:t>
      </w:r>
      <w:r>
        <w:rPr>
          <w:b/>
        </w:rPr>
        <w:t xml:space="preserve"> </w:t>
      </w:r>
      <w:r w:rsidRPr="00C53FA2">
        <w:rPr>
          <w:b/>
        </w:rPr>
        <w:t>по</w:t>
      </w:r>
      <w:r w:rsidRPr="00C53FA2">
        <w:t xml:space="preserve"> </w:t>
      </w:r>
      <w:r w:rsidRPr="00350043">
        <w:rPr>
          <w:b/>
        </w:rPr>
        <w:t>географии</w:t>
      </w:r>
    </w:p>
    <w:p w:rsidR="00490153" w:rsidRPr="00C53FA2" w:rsidRDefault="00490153" w:rsidP="00C53FA2">
      <w:pPr>
        <w:jc w:val="center"/>
        <w:rPr>
          <w:b/>
        </w:rPr>
      </w:pPr>
    </w:p>
    <w:p w:rsidR="00490153" w:rsidRPr="00874EDB" w:rsidRDefault="00490153" w:rsidP="00C53FA2">
      <w:pPr>
        <w:rPr>
          <w:b/>
        </w:rPr>
      </w:pPr>
      <w:r w:rsidRPr="00C53FA2">
        <w:rPr>
          <w:b/>
        </w:rPr>
        <w:t xml:space="preserve">Класс: </w:t>
      </w:r>
      <w:r w:rsidRPr="00C53FA2">
        <w:t>8</w:t>
      </w:r>
      <w:r>
        <w:t>В</w:t>
      </w:r>
    </w:p>
    <w:p w:rsidR="00490153" w:rsidRPr="00C53FA2" w:rsidRDefault="00490153" w:rsidP="00C53FA2">
      <w:pPr>
        <w:rPr>
          <w:b/>
        </w:rPr>
      </w:pPr>
    </w:p>
    <w:p w:rsidR="00490153" w:rsidRPr="00C53FA2" w:rsidRDefault="00490153" w:rsidP="00C53FA2">
      <w:r w:rsidRPr="00C53FA2">
        <w:rPr>
          <w:b/>
        </w:rPr>
        <w:t xml:space="preserve">Учитель: </w:t>
      </w:r>
      <w:r>
        <w:t>Тюкпеева А. П.</w:t>
      </w:r>
    </w:p>
    <w:p w:rsidR="00490153" w:rsidRPr="00C53FA2" w:rsidRDefault="00490153" w:rsidP="00C53FA2">
      <w:pPr>
        <w:rPr>
          <w:b/>
        </w:rPr>
      </w:pPr>
    </w:p>
    <w:p w:rsidR="00490153" w:rsidRPr="004955D4" w:rsidRDefault="00490153" w:rsidP="00C53FA2">
      <w:r w:rsidRPr="00C53FA2">
        <w:rPr>
          <w:b/>
        </w:rPr>
        <w:t>Количество часов: на учебный год</w:t>
      </w:r>
      <w:r w:rsidRPr="00C53FA2">
        <w:t xml:space="preserve"> </w:t>
      </w:r>
      <w:r w:rsidRPr="003C3F3E">
        <w:t>68</w:t>
      </w:r>
      <w:r w:rsidRPr="00C53FA2">
        <w:t xml:space="preserve"> </w:t>
      </w:r>
      <w:r w:rsidRPr="00C53FA2">
        <w:rPr>
          <w:b/>
        </w:rPr>
        <w:t xml:space="preserve">в неделю </w:t>
      </w:r>
      <w:r w:rsidRPr="004955D4">
        <w:t>2</w:t>
      </w:r>
    </w:p>
    <w:p w:rsidR="00490153" w:rsidRPr="00C53FA2" w:rsidRDefault="00490153" w:rsidP="00C53FA2"/>
    <w:p w:rsidR="00490153" w:rsidRPr="00C53FA2" w:rsidRDefault="00490153" w:rsidP="00C53FA2">
      <w:r w:rsidRPr="00C53FA2">
        <w:rPr>
          <w:b/>
        </w:rPr>
        <w:t>Учебник</w:t>
      </w:r>
      <w:r w:rsidRPr="00C53FA2">
        <w:t>: Т.М.Лифанова, Е.Н.Соломина «География материков и океанов» П.Пр. 2004г.</w:t>
      </w:r>
    </w:p>
    <w:p w:rsidR="00490153" w:rsidRDefault="00490153" w:rsidP="00C53FA2">
      <w:r w:rsidRPr="00C53FA2">
        <w:t xml:space="preserve">                                                                       «География государства Евразии» Москва 2004г</w:t>
      </w:r>
    </w:p>
    <w:p w:rsidR="00490153" w:rsidRPr="00C53FA2" w:rsidRDefault="00490153" w:rsidP="00C53FA2"/>
    <w:p w:rsidR="00490153" w:rsidRPr="00C53FA2" w:rsidRDefault="00490153" w:rsidP="00C53FA2">
      <w:r w:rsidRPr="00C53FA2">
        <w:rPr>
          <w:b/>
        </w:rPr>
        <w:t>Дополнительные учебные пособия:</w:t>
      </w:r>
      <w:r w:rsidRPr="00C53FA2">
        <w:t xml:space="preserve"> Т.М.Лифанова «Рабочая тетрадь по географии материков и океанов» Москва «Просвещение» 2005г.</w:t>
      </w:r>
    </w:p>
    <w:p w:rsidR="00490153" w:rsidRDefault="00490153" w:rsidP="00C53FA2">
      <w:r w:rsidRPr="00C53FA2">
        <w:t xml:space="preserve">                                                                  Т.М.Лифанова «Рабочая тетрадь Государства Евразии» Москва «Просвещение» 2006г.</w:t>
      </w:r>
    </w:p>
    <w:p w:rsidR="00490153" w:rsidRPr="00C53FA2" w:rsidRDefault="00490153" w:rsidP="00C53FA2">
      <w:r w:rsidRPr="00C53FA2">
        <w:t xml:space="preserve">                                                                                                                                     </w:t>
      </w:r>
    </w:p>
    <w:p w:rsidR="00490153" w:rsidRDefault="00490153" w:rsidP="00C53FA2">
      <w:r w:rsidRPr="00C53FA2">
        <w:rPr>
          <w:b/>
        </w:rPr>
        <w:t>Планирование составлено на основе</w:t>
      </w:r>
      <w:r>
        <w:t>: программы географии, автор Т.М.Лифанова из сборника "Программа</w:t>
      </w:r>
      <w:r w:rsidRPr="00C53FA2">
        <w:t xml:space="preserve"> специальных(коррекционных) образовательных </w:t>
      </w:r>
      <w:r>
        <w:t>учреждений VIII</w:t>
      </w:r>
      <w:r w:rsidRPr="00C53FA2">
        <w:t xml:space="preserve"> вида</w:t>
      </w:r>
      <w:r>
        <w:t>" под редакцией И.М.Бгажноковой,</w:t>
      </w:r>
      <w:r w:rsidRPr="00C53FA2">
        <w:t xml:space="preserve"> Москва «Просвещение» 2006г.</w:t>
      </w:r>
    </w:p>
    <w:p w:rsidR="00490153" w:rsidRDefault="00490153" w:rsidP="00C53FA2"/>
    <w:p w:rsidR="00490153" w:rsidRDefault="00490153" w:rsidP="00C53FA2"/>
    <w:p w:rsidR="00490153" w:rsidRDefault="00490153" w:rsidP="00C53FA2"/>
    <w:p w:rsidR="00490153" w:rsidRDefault="00490153" w:rsidP="00C53FA2"/>
    <w:p w:rsidR="00490153" w:rsidRDefault="00490153" w:rsidP="00C53FA2"/>
    <w:p w:rsidR="00490153" w:rsidRDefault="00490153" w:rsidP="00C53FA2"/>
    <w:p w:rsidR="00490153" w:rsidRDefault="00490153" w:rsidP="00C53FA2"/>
    <w:p w:rsidR="00490153" w:rsidRDefault="00490153" w:rsidP="00C53FA2"/>
    <w:p w:rsidR="00490153" w:rsidRDefault="00490153" w:rsidP="00C53FA2"/>
    <w:p w:rsidR="00490153" w:rsidRDefault="00490153" w:rsidP="00C53FA2"/>
    <w:p w:rsidR="00490153" w:rsidRDefault="00490153" w:rsidP="00C53FA2"/>
    <w:p w:rsidR="00490153" w:rsidRDefault="00490153" w:rsidP="00C53FA2"/>
    <w:p w:rsidR="00490153" w:rsidRDefault="00490153" w:rsidP="00C53FA2"/>
    <w:p w:rsidR="00490153" w:rsidRDefault="00490153" w:rsidP="00C53FA2"/>
    <w:p w:rsidR="00490153" w:rsidRPr="00074746" w:rsidRDefault="00490153" w:rsidP="00350043">
      <w:pPr>
        <w:jc w:val="center"/>
        <w:rPr>
          <w:b/>
        </w:rPr>
      </w:pPr>
    </w:p>
    <w:p w:rsidR="00490153" w:rsidRPr="00074746" w:rsidRDefault="00490153" w:rsidP="00350043">
      <w:pPr>
        <w:jc w:val="center"/>
        <w:rPr>
          <w:b/>
        </w:rPr>
      </w:pPr>
    </w:p>
    <w:p w:rsidR="00490153" w:rsidRPr="00074746" w:rsidRDefault="00490153" w:rsidP="00350043">
      <w:pPr>
        <w:jc w:val="center"/>
        <w:rPr>
          <w:b/>
        </w:rPr>
      </w:pPr>
    </w:p>
    <w:p w:rsidR="00490153" w:rsidRPr="00074746" w:rsidRDefault="00490153" w:rsidP="00350043">
      <w:pPr>
        <w:jc w:val="center"/>
        <w:rPr>
          <w:b/>
        </w:rPr>
      </w:pPr>
    </w:p>
    <w:p w:rsidR="00490153" w:rsidRPr="00074746" w:rsidRDefault="00490153" w:rsidP="00350043">
      <w:pPr>
        <w:jc w:val="center"/>
        <w:rPr>
          <w:b/>
        </w:rPr>
      </w:pPr>
    </w:p>
    <w:p w:rsidR="00490153" w:rsidRPr="00074746" w:rsidRDefault="00490153" w:rsidP="00350043">
      <w:pPr>
        <w:jc w:val="center"/>
        <w:rPr>
          <w:b/>
        </w:rPr>
      </w:pPr>
    </w:p>
    <w:p w:rsidR="00490153" w:rsidRPr="00074746" w:rsidRDefault="00490153" w:rsidP="00350043">
      <w:pPr>
        <w:jc w:val="center"/>
        <w:rPr>
          <w:b/>
        </w:rPr>
      </w:pPr>
    </w:p>
    <w:p w:rsidR="00490153" w:rsidRPr="00074746" w:rsidRDefault="00490153" w:rsidP="00350043">
      <w:pPr>
        <w:jc w:val="center"/>
        <w:rPr>
          <w:b/>
        </w:rPr>
      </w:pPr>
    </w:p>
    <w:p w:rsidR="00490153" w:rsidRPr="00074746" w:rsidRDefault="00490153" w:rsidP="00350043">
      <w:pPr>
        <w:jc w:val="center"/>
        <w:rPr>
          <w:b/>
        </w:rPr>
      </w:pPr>
    </w:p>
    <w:p w:rsidR="00490153" w:rsidRPr="00074746" w:rsidRDefault="00490153" w:rsidP="00350043">
      <w:pPr>
        <w:jc w:val="center"/>
        <w:rPr>
          <w:b/>
        </w:rPr>
      </w:pPr>
    </w:p>
    <w:p w:rsidR="00490153" w:rsidRPr="00074746" w:rsidRDefault="00490153" w:rsidP="00350043">
      <w:pPr>
        <w:jc w:val="center"/>
        <w:rPr>
          <w:b/>
        </w:rPr>
      </w:pPr>
    </w:p>
    <w:p w:rsidR="00490153" w:rsidRPr="00074746" w:rsidRDefault="00490153" w:rsidP="00350043">
      <w:pPr>
        <w:jc w:val="center"/>
        <w:rPr>
          <w:b/>
        </w:rPr>
      </w:pPr>
    </w:p>
    <w:p w:rsidR="00490153" w:rsidRPr="00074746" w:rsidRDefault="00490153" w:rsidP="00350043">
      <w:pPr>
        <w:jc w:val="center"/>
        <w:rPr>
          <w:b/>
        </w:rPr>
      </w:pPr>
    </w:p>
    <w:p w:rsidR="00490153" w:rsidRPr="00074746" w:rsidRDefault="00490153" w:rsidP="00350043">
      <w:pPr>
        <w:jc w:val="center"/>
        <w:rPr>
          <w:b/>
        </w:rPr>
      </w:pPr>
    </w:p>
    <w:p w:rsidR="00490153" w:rsidRPr="0014172D" w:rsidRDefault="00490153" w:rsidP="00350043">
      <w:pPr>
        <w:jc w:val="center"/>
        <w:rPr>
          <w:b/>
        </w:rPr>
      </w:pPr>
    </w:p>
    <w:p w:rsidR="00490153" w:rsidRPr="0014172D" w:rsidRDefault="00490153" w:rsidP="00350043">
      <w:pPr>
        <w:jc w:val="center"/>
        <w:rPr>
          <w:b/>
        </w:rPr>
      </w:pPr>
    </w:p>
    <w:p w:rsidR="00490153" w:rsidRPr="00074746" w:rsidRDefault="00490153" w:rsidP="00350043">
      <w:pPr>
        <w:jc w:val="center"/>
        <w:rPr>
          <w:b/>
        </w:rPr>
      </w:pPr>
    </w:p>
    <w:p w:rsidR="00490153" w:rsidRPr="00074746" w:rsidRDefault="00490153" w:rsidP="00350043">
      <w:pPr>
        <w:jc w:val="center"/>
        <w:rPr>
          <w:b/>
        </w:rPr>
      </w:pPr>
    </w:p>
    <w:p w:rsidR="00490153" w:rsidRDefault="00490153" w:rsidP="00350043">
      <w:pPr>
        <w:jc w:val="center"/>
        <w:rPr>
          <w:b/>
        </w:rPr>
      </w:pPr>
      <w:r>
        <w:rPr>
          <w:b/>
        </w:rPr>
        <w:t>Календарно- тематический план- 8в класс</w:t>
      </w:r>
    </w:p>
    <w:p w:rsidR="00490153" w:rsidRPr="00C53FA2" w:rsidRDefault="00490153" w:rsidP="006D3D61">
      <w:pPr>
        <w:jc w:val="center"/>
        <w:rPr>
          <w:b/>
        </w:rPr>
      </w:pPr>
      <w:r>
        <w:rPr>
          <w:b/>
        </w:rPr>
        <w:t>1 четверть- 16 часов</w:t>
      </w:r>
    </w:p>
    <w:p w:rsidR="00490153" w:rsidRPr="00B07159" w:rsidRDefault="00490153" w:rsidP="00E603CF">
      <w:pPr>
        <w:rPr>
          <w:b/>
        </w:rPr>
      </w:pPr>
    </w:p>
    <w:tbl>
      <w:tblPr>
        <w:tblW w:w="11269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432"/>
        <w:gridCol w:w="900"/>
        <w:gridCol w:w="59"/>
        <w:gridCol w:w="810"/>
        <w:gridCol w:w="31"/>
        <w:gridCol w:w="32"/>
        <w:gridCol w:w="1462"/>
        <w:gridCol w:w="32"/>
        <w:gridCol w:w="329"/>
        <w:gridCol w:w="2231"/>
        <w:gridCol w:w="32"/>
        <w:gridCol w:w="108"/>
        <w:gridCol w:w="940"/>
        <w:gridCol w:w="32"/>
        <w:gridCol w:w="1156"/>
        <w:gridCol w:w="32"/>
        <w:gridCol w:w="1048"/>
        <w:gridCol w:w="32"/>
        <w:gridCol w:w="1071"/>
        <w:gridCol w:w="32"/>
      </w:tblGrid>
      <w:tr w:rsidR="00490153" w:rsidRPr="00610CF5" w:rsidTr="00320CA0">
        <w:trPr>
          <w:gridAfter w:val="1"/>
          <w:wAfter w:w="32" w:type="dxa"/>
        </w:trPr>
        <w:tc>
          <w:tcPr>
            <w:tcW w:w="468" w:type="dxa"/>
          </w:tcPr>
          <w:p w:rsidR="00490153" w:rsidRPr="00097341" w:rsidRDefault="00490153" w:rsidP="00097341">
            <w:pPr>
              <w:jc w:val="center"/>
              <w:rPr>
                <w:b/>
              </w:rPr>
            </w:pPr>
            <w:r w:rsidRPr="00097341">
              <w:rPr>
                <w:b/>
              </w:rPr>
              <w:t>№</w:t>
            </w:r>
          </w:p>
        </w:tc>
        <w:tc>
          <w:tcPr>
            <w:tcW w:w="432" w:type="dxa"/>
          </w:tcPr>
          <w:p w:rsidR="00490153" w:rsidRPr="00097341" w:rsidRDefault="00490153" w:rsidP="00097341">
            <w:pPr>
              <w:jc w:val="center"/>
              <w:rPr>
                <w:b/>
              </w:rPr>
            </w:pPr>
            <w:r w:rsidRPr="00097341">
              <w:rPr>
                <w:b/>
              </w:rPr>
              <w:t>К-во</w:t>
            </w:r>
          </w:p>
          <w:p w:rsidR="00490153" w:rsidRPr="00097341" w:rsidRDefault="00490153" w:rsidP="00097341">
            <w:pPr>
              <w:jc w:val="center"/>
              <w:rPr>
                <w:b/>
              </w:rPr>
            </w:pPr>
            <w:r w:rsidRPr="00097341">
              <w:rPr>
                <w:b/>
              </w:rPr>
              <w:t>часов</w:t>
            </w:r>
          </w:p>
        </w:tc>
        <w:tc>
          <w:tcPr>
            <w:tcW w:w="900" w:type="dxa"/>
          </w:tcPr>
          <w:p w:rsidR="00490153" w:rsidRPr="00097341" w:rsidRDefault="00490153" w:rsidP="00097341">
            <w:pPr>
              <w:jc w:val="center"/>
              <w:rPr>
                <w:b/>
              </w:rPr>
            </w:pPr>
            <w:r w:rsidRPr="00097341">
              <w:rPr>
                <w:b/>
              </w:rPr>
              <w:t>Дата</w:t>
            </w:r>
            <w:r>
              <w:rPr>
                <w:b/>
              </w:rPr>
              <w:t xml:space="preserve"> по плану</w:t>
            </w:r>
          </w:p>
        </w:tc>
        <w:tc>
          <w:tcPr>
            <w:tcW w:w="900" w:type="dxa"/>
            <w:gridSpan w:val="3"/>
          </w:tcPr>
          <w:p w:rsidR="00490153" w:rsidRPr="00097341" w:rsidRDefault="00490153" w:rsidP="00097341">
            <w:pPr>
              <w:jc w:val="center"/>
              <w:rPr>
                <w:b/>
              </w:rPr>
            </w:pPr>
            <w:r>
              <w:rPr>
                <w:b/>
              </w:rPr>
              <w:t>Дата по факту</w:t>
            </w:r>
          </w:p>
        </w:tc>
        <w:tc>
          <w:tcPr>
            <w:tcW w:w="1494" w:type="dxa"/>
            <w:gridSpan w:val="2"/>
          </w:tcPr>
          <w:p w:rsidR="00490153" w:rsidRPr="00097341" w:rsidRDefault="00490153" w:rsidP="00097341">
            <w:pPr>
              <w:jc w:val="center"/>
              <w:rPr>
                <w:b/>
              </w:rPr>
            </w:pPr>
            <w:r w:rsidRPr="00097341">
              <w:rPr>
                <w:b/>
              </w:rPr>
              <w:t>Тема</w:t>
            </w:r>
          </w:p>
          <w:p w:rsidR="00490153" w:rsidRPr="00097341" w:rsidRDefault="00490153" w:rsidP="00097341">
            <w:pPr>
              <w:jc w:val="center"/>
              <w:rPr>
                <w:b/>
              </w:rPr>
            </w:pPr>
            <w:r w:rsidRPr="00097341">
              <w:rPr>
                <w:b/>
              </w:rPr>
              <w:t>урока</w:t>
            </w:r>
          </w:p>
        </w:tc>
        <w:tc>
          <w:tcPr>
            <w:tcW w:w="2592" w:type="dxa"/>
            <w:gridSpan w:val="3"/>
          </w:tcPr>
          <w:p w:rsidR="00490153" w:rsidRPr="00097341" w:rsidRDefault="00490153" w:rsidP="00097341">
            <w:pPr>
              <w:jc w:val="center"/>
              <w:rPr>
                <w:b/>
              </w:rPr>
            </w:pPr>
            <w:r w:rsidRPr="00097341">
              <w:rPr>
                <w:b/>
              </w:rPr>
              <w:t>Цель</w:t>
            </w:r>
          </w:p>
          <w:p w:rsidR="00490153" w:rsidRPr="00097341" w:rsidRDefault="00490153" w:rsidP="00097341">
            <w:pPr>
              <w:jc w:val="center"/>
              <w:rPr>
                <w:b/>
              </w:rPr>
            </w:pPr>
            <w:r w:rsidRPr="00097341">
              <w:rPr>
                <w:b/>
              </w:rPr>
              <w:t>Урока</w:t>
            </w:r>
          </w:p>
        </w:tc>
        <w:tc>
          <w:tcPr>
            <w:tcW w:w="1080" w:type="dxa"/>
            <w:gridSpan w:val="3"/>
          </w:tcPr>
          <w:p w:rsidR="00490153" w:rsidRPr="00097341" w:rsidRDefault="00490153" w:rsidP="00097341">
            <w:pPr>
              <w:jc w:val="center"/>
              <w:rPr>
                <w:b/>
              </w:rPr>
            </w:pPr>
            <w:r w:rsidRPr="00097341">
              <w:rPr>
                <w:b/>
              </w:rPr>
              <w:t>Обор-е</w:t>
            </w:r>
          </w:p>
        </w:tc>
        <w:tc>
          <w:tcPr>
            <w:tcW w:w="1188" w:type="dxa"/>
            <w:gridSpan w:val="2"/>
          </w:tcPr>
          <w:p w:rsidR="00490153" w:rsidRPr="00097341" w:rsidRDefault="00490153" w:rsidP="00097341">
            <w:pPr>
              <w:jc w:val="center"/>
              <w:rPr>
                <w:b/>
              </w:rPr>
            </w:pPr>
            <w:r w:rsidRPr="00097341">
              <w:rPr>
                <w:b/>
              </w:rPr>
              <w:t>Практическая</w:t>
            </w:r>
          </w:p>
          <w:p w:rsidR="00490153" w:rsidRPr="00097341" w:rsidRDefault="00490153" w:rsidP="00097341">
            <w:pPr>
              <w:jc w:val="center"/>
              <w:rPr>
                <w:b/>
              </w:rPr>
            </w:pPr>
            <w:r w:rsidRPr="00097341">
              <w:rPr>
                <w:b/>
              </w:rPr>
              <w:t>деятельность</w:t>
            </w:r>
          </w:p>
        </w:tc>
        <w:tc>
          <w:tcPr>
            <w:tcW w:w="1080" w:type="dxa"/>
            <w:gridSpan w:val="2"/>
          </w:tcPr>
          <w:p w:rsidR="00490153" w:rsidRPr="00097341" w:rsidRDefault="00490153" w:rsidP="00097341">
            <w:pPr>
              <w:jc w:val="center"/>
              <w:rPr>
                <w:b/>
              </w:rPr>
            </w:pPr>
            <w:r w:rsidRPr="00097341">
              <w:rPr>
                <w:b/>
              </w:rPr>
              <w:t>Словарь</w:t>
            </w:r>
          </w:p>
        </w:tc>
        <w:tc>
          <w:tcPr>
            <w:tcW w:w="1103" w:type="dxa"/>
            <w:gridSpan w:val="2"/>
          </w:tcPr>
          <w:p w:rsidR="00490153" w:rsidRPr="00097341" w:rsidRDefault="00490153" w:rsidP="00097341">
            <w:pPr>
              <w:jc w:val="center"/>
              <w:rPr>
                <w:b/>
              </w:rPr>
            </w:pPr>
            <w:r w:rsidRPr="00097341">
              <w:rPr>
                <w:b/>
              </w:rPr>
              <w:t>Тип</w:t>
            </w:r>
          </w:p>
          <w:p w:rsidR="00490153" w:rsidRPr="00097341" w:rsidRDefault="00490153" w:rsidP="00097341">
            <w:pPr>
              <w:jc w:val="center"/>
              <w:rPr>
                <w:b/>
              </w:rPr>
            </w:pPr>
            <w:r w:rsidRPr="00097341">
              <w:rPr>
                <w:b/>
              </w:rPr>
              <w:t>урока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1</w:t>
            </w:r>
          </w:p>
        </w:tc>
        <w:tc>
          <w:tcPr>
            <w:tcW w:w="432" w:type="dxa"/>
          </w:tcPr>
          <w:p w:rsidR="00490153" w:rsidRDefault="00490153" w:rsidP="00E603CF">
            <w:r>
              <w:t>1</w:t>
            </w:r>
          </w:p>
        </w:tc>
        <w:tc>
          <w:tcPr>
            <w:tcW w:w="959" w:type="dxa"/>
            <w:gridSpan w:val="2"/>
          </w:tcPr>
          <w:p w:rsidR="00490153" w:rsidRDefault="00490153" w:rsidP="00E603CF">
            <w:r>
              <w:t>04.09.17</w:t>
            </w:r>
          </w:p>
        </w:tc>
        <w:tc>
          <w:tcPr>
            <w:tcW w:w="873" w:type="dxa"/>
            <w:gridSpan w:val="3"/>
          </w:tcPr>
          <w:p w:rsidR="00490153" w:rsidRDefault="00490153" w:rsidP="00E603CF"/>
        </w:tc>
        <w:tc>
          <w:tcPr>
            <w:tcW w:w="1494" w:type="dxa"/>
            <w:gridSpan w:val="2"/>
          </w:tcPr>
          <w:p w:rsidR="00490153" w:rsidRDefault="00490153" w:rsidP="00EA269A">
            <w:r>
              <w:t>Введение</w:t>
            </w:r>
          </w:p>
        </w:tc>
        <w:tc>
          <w:tcPr>
            <w:tcW w:w="2592" w:type="dxa"/>
            <w:gridSpan w:val="3"/>
          </w:tcPr>
          <w:p w:rsidR="00490153" w:rsidRDefault="00490153" w:rsidP="00EA269A">
            <w:r>
              <w:t>Познакомить с новым курсом географии- дать представление о том, что изучают в географии материков и океанов</w:t>
            </w:r>
          </w:p>
        </w:tc>
        <w:tc>
          <w:tcPr>
            <w:tcW w:w="1080" w:type="dxa"/>
            <w:gridSpan w:val="3"/>
          </w:tcPr>
          <w:p w:rsidR="00490153" w:rsidRDefault="00490153" w:rsidP="00EA269A">
            <w:r>
              <w:t xml:space="preserve">Карта </w:t>
            </w:r>
          </w:p>
          <w:p w:rsidR="00490153" w:rsidRPr="00B67DBB" w:rsidRDefault="00490153" w:rsidP="00EA269A"/>
        </w:tc>
        <w:tc>
          <w:tcPr>
            <w:tcW w:w="1188" w:type="dxa"/>
            <w:gridSpan w:val="2"/>
          </w:tcPr>
          <w:p w:rsidR="00490153" w:rsidRDefault="00490153" w:rsidP="00EA269A">
            <w:r>
              <w:t>беседа</w:t>
            </w:r>
          </w:p>
        </w:tc>
        <w:tc>
          <w:tcPr>
            <w:tcW w:w="1080" w:type="dxa"/>
            <w:gridSpan w:val="2"/>
          </w:tcPr>
          <w:p w:rsidR="00490153" w:rsidRPr="00B67DBB" w:rsidRDefault="00490153" w:rsidP="00EA269A"/>
        </w:tc>
        <w:tc>
          <w:tcPr>
            <w:tcW w:w="1103" w:type="dxa"/>
            <w:gridSpan w:val="2"/>
          </w:tcPr>
          <w:p w:rsidR="00490153" w:rsidRPr="00B67DBB" w:rsidRDefault="00490153" w:rsidP="00EA269A">
            <w:r>
              <w:t>вводный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Pr="006F4531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59" w:type="dxa"/>
            <w:gridSpan w:val="2"/>
          </w:tcPr>
          <w:p w:rsidR="00490153" w:rsidRDefault="00490153" w:rsidP="00E603CF">
            <w:r>
              <w:t>07.09.17</w:t>
            </w:r>
          </w:p>
        </w:tc>
        <w:tc>
          <w:tcPr>
            <w:tcW w:w="873" w:type="dxa"/>
            <w:gridSpan w:val="3"/>
          </w:tcPr>
          <w:p w:rsidR="00490153" w:rsidRDefault="00490153" w:rsidP="00E603CF"/>
        </w:tc>
        <w:tc>
          <w:tcPr>
            <w:tcW w:w="1494" w:type="dxa"/>
            <w:gridSpan w:val="2"/>
          </w:tcPr>
          <w:p w:rsidR="00490153" w:rsidRDefault="00490153" w:rsidP="00EA269A">
            <w:r>
              <w:t>Введение</w:t>
            </w:r>
          </w:p>
        </w:tc>
        <w:tc>
          <w:tcPr>
            <w:tcW w:w="2592" w:type="dxa"/>
            <w:gridSpan w:val="3"/>
          </w:tcPr>
          <w:p w:rsidR="00490153" w:rsidRDefault="00490153" w:rsidP="00EA269A">
            <w:r>
              <w:t>Государства Евразии.</w:t>
            </w:r>
          </w:p>
        </w:tc>
        <w:tc>
          <w:tcPr>
            <w:tcW w:w="1080" w:type="dxa"/>
            <w:gridSpan w:val="3"/>
          </w:tcPr>
          <w:p w:rsidR="00490153" w:rsidRDefault="00490153" w:rsidP="00EA269A">
            <w:r>
              <w:t>Атлас</w:t>
            </w:r>
          </w:p>
        </w:tc>
        <w:tc>
          <w:tcPr>
            <w:tcW w:w="1188" w:type="dxa"/>
            <w:gridSpan w:val="2"/>
          </w:tcPr>
          <w:p w:rsidR="00490153" w:rsidRDefault="00490153" w:rsidP="00EA269A">
            <w:r>
              <w:t>Работа с картой</w:t>
            </w:r>
          </w:p>
        </w:tc>
        <w:tc>
          <w:tcPr>
            <w:tcW w:w="1080" w:type="dxa"/>
            <w:gridSpan w:val="2"/>
          </w:tcPr>
          <w:p w:rsidR="00490153" w:rsidRPr="00B67DBB" w:rsidRDefault="00490153" w:rsidP="00EA269A"/>
        </w:tc>
        <w:tc>
          <w:tcPr>
            <w:tcW w:w="1103" w:type="dxa"/>
            <w:gridSpan w:val="2"/>
          </w:tcPr>
          <w:p w:rsidR="00490153" w:rsidRDefault="00490153" w:rsidP="00EA269A">
            <w:r>
              <w:t>вводный</w:t>
            </w:r>
          </w:p>
        </w:tc>
      </w:tr>
      <w:tr w:rsidR="00490153" w:rsidTr="00320CA0">
        <w:tblPrEx>
          <w:tblLook w:val="00A0"/>
        </w:tblPrEx>
        <w:tc>
          <w:tcPr>
            <w:tcW w:w="11269" w:type="dxa"/>
            <w:gridSpan w:val="21"/>
          </w:tcPr>
          <w:p w:rsidR="00490153" w:rsidRPr="00097341" w:rsidRDefault="00490153" w:rsidP="00E603CF">
            <w:pPr>
              <w:rPr>
                <w:b/>
              </w:rPr>
            </w:pPr>
            <w:r>
              <w:rPr>
                <w:b/>
              </w:rPr>
              <w:t xml:space="preserve">  Мировой океан -2</w:t>
            </w:r>
            <w:r w:rsidRPr="00097341">
              <w:rPr>
                <w:b/>
              </w:rPr>
              <w:t xml:space="preserve"> ч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3</w:t>
            </w:r>
          </w:p>
        </w:tc>
        <w:tc>
          <w:tcPr>
            <w:tcW w:w="432" w:type="dxa"/>
          </w:tcPr>
          <w:p w:rsidR="00490153" w:rsidRDefault="00490153" w:rsidP="00E603CF">
            <w:r>
              <w:t>1</w:t>
            </w:r>
          </w:p>
        </w:tc>
        <w:tc>
          <w:tcPr>
            <w:tcW w:w="959" w:type="dxa"/>
            <w:gridSpan w:val="2"/>
          </w:tcPr>
          <w:p w:rsidR="00490153" w:rsidRDefault="00490153" w:rsidP="00E603CF">
            <w:r>
              <w:t>11.09.17</w:t>
            </w:r>
          </w:p>
        </w:tc>
        <w:tc>
          <w:tcPr>
            <w:tcW w:w="873" w:type="dxa"/>
            <w:gridSpan w:val="3"/>
          </w:tcPr>
          <w:p w:rsidR="00490153" w:rsidRDefault="00490153" w:rsidP="00E603CF"/>
        </w:tc>
        <w:tc>
          <w:tcPr>
            <w:tcW w:w="1494" w:type="dxa"/>
            <w:gridSpan w:val="2"/>
          </w:tcPr>
          <w:p w:rsidR="00490153" w:rsidRDefault="00490153" w:rsidP="00EA269A">
            <w:r>
              <w:t xml:space="preserve">Атлантический океан. </w:t>
            </w:r>
          </w:p>
          <w:p w:rsidR="00490153" w:rsidRDefault="00490153" w:rsidP="00EA269A">
            <w:r>
              <w:t>Тихий океан.</w:t>
            </w:r>
          </w:p>
          <w:p w:rsidR="00490153" w:rsidRPr="00FE3312" w:rsidRDefault="00490153" w:rsidP="00967BB0"/>
        </w:tc>
        <w:tc>
          <w:tcPr>
            <w:tcW w:w="2592" w:type="dxa"/>
            <w:gridSpan w:val="3"/>
          </w:tcPr>
          <w:p w:rsidR="00490153" w:rsidRDefault="00490153" w:rsidP="00EA269A">
            <w:r>
              <w:t>Познакомить с ГП океанов, их хозяйственным значением</w:t>
            </w:r>
          </w:p>
          <w:p w:rsidR="00490153" w:rsidRDefault="00490153" w:rsidP="00EA269A">
            <w:r>
              <w:t xml:space="preserve">К. </w:t>
            </w:r>
          </w:p>
          <w:p w:rsidR="00490153" w:rsidRDefault="00490153" w:rsidP="00EA269A"/>
        </w:tc>
        <w:tc>
          <w:tcPr>
            <w:tcW w:w="1080" w:type="dxa"/>
            <w:gridSpan w:val="3"/>
          </w:tcPr>
          <w:p w:rsidR="00490153" w:rsidRDefault="00490153" w:rsidP="00EA269A">
            <w:r>
              <w:t xml:space="preserve">Карта </w:t>
            </w:r>
          </w:p>
          <w:p w:rsidR="00490153" w:rsidRPr="00B67DBB" w:rsidRDefault="00490153" w:rsidP="00EA269A"/>
        </w:tc>
        <w:tc>
          <w:tcPr>
            <w:tcW w:w="1188" w:type="dxa"/>
            <w:gridSpan w:val="2"/>
          </w:tcPr>
          <w:p w:rsidR="00490153" w:rsidRDefault="00490153" w:rsidP="00EA269A">
            <w:r>
              <w:t>Работа с картой</w:t>
            </w:r>
          </w:p>
          <w:p w:rsidR="00490153" w:rsidRPr="00097341" w:rsidRDefault="00490153" w:rsidP="00EA269A">
            <w:pPr>
              <w:rPr>
                <w:b/>
              </w:rPr>
            </w:pPr>
            <w:r w:rsidRPr="00097341">
              <w:rPr>
                <w:b/>
              </w:rPr>
              <w:t>Пр.р.-обозначение на к/к океанов</w:t>
            </w:r>
          </w:p>
          <w:p w:rsidR="00490153" w:rsidRDefault="00490153" w:rsidP="00EA269A"/>
        </w:tc>
        <w:tc>
          <w:tcPr>
            <w:tcW w:w="1080" w:type="dxa"/>
            <w:gridSpan w:val="2"/>
          </w:tcPr>
          <w:p w:rsidR="00490153" w:rsidRDefault="00490153" w:rsidP="00EA269A">
            <w:r>
              <w:t>Айсберг</w:t>
            </w:r>
          </w:p>
          <w:p w:rsidR="00490153" w:rsidRDefault="00490153" w:rsidP="00EA269A">
            <w:r>
              <w:t>Дрейфуют</w:t>
            </w:r>
          </w:p>
          <w:p w:rsidR="00490153" w:rsidRDefault="00490153" w:rsidP="00EA269A">
            <w:r>
              <w:t>Планктон</w:t>
            </w:r>
          </w:p>
          <w:p w:rsidR="00490153" w:rsidRDefault="00490153" w:rsidP="00EA269A">
            <w:r>
              <w:t>Промысловая рыба</w:t>
            </w:r>
          </w:p>
          <w:p w:rsidR="00490153" w:rsidRPr="00FE3312" w:rsidRDefault="00490153" w:rsidP="00EA269A"/>
        </w:tc>
        <w:tc>
          <w:tcPr>
            <w:tcW w:w="1103" w:type="dxa"/>
            <w:gridSpan w:val="2"/>
          </w:tcPr>
          <w:p w:rsidR="00490153" w:rsidRDefault="00490153" w:rsidP="00EA269A">
            <w:r>
              <w:t>Сообщ.</w:t>
            </w:r>
          </w:p>
          <w:p w:rsidR="00490153" w:rsidRPr="00B67DBB" w:rsidRDefault="00490153" w:rsidP="00EA269A"/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4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59" w:type="dxa"/>
            <w:gridSpan w:val="2"/>
          </w:tcPr>
          <w:p w:rsidR="00490153" w:rsidRDefault="00490153" w:rsidP="00E603CF">
            <w:r>
              <w:t>14.09.17</w:t>
            </w:r>
          </w:p>
        </w:tc>
        <w:tc>
          <w:tcPr>
            <w:tcW w:w="873" w:type="dxa"/>
            <w:gridSpan w:val="3"/>
          </w:tcPr>
          <w:p w:rsidR="00490153" w:rsidRDefault="00490153" w:rsidP="00E603CF"/>
        </w:tc>
        <w:tc>
          <w:tcPr>
            <w:tcW w:w="1494" w:type="dxa"/>
            <w:gridSpan w:val="2"/>
          </w:tcPr>
          <w:p w:rsidR="00490153" w:rsidRDefault="00490153" w:rsidP="006F4531">
            <w:r>
              <w:t>Северный-Ледовитый океан</w:t>
            </w:r>
          </w:p>
          <w:p w:rsidR="00490153" w:rsidRDefault="00490153" w:rsidP="006F4531">
            <w:r>
              <w:t>Индийский океан</w:t>
            </w:r>
          </w:p>
        </w:tc>
        <w:tc>
          <w:tcPr>
            <w:tcW w:w="2592" w:type="dxa"/>
            <w:gridSpan w:val="3"/>
          </w:tcPr>
          <w:p w:rsidR="00490153" w:rsidRDefault="00490153" w:rsidP="006F4531">
            <w:r>
              <w:t>пространственной ориентировки при работе с картой в процессе нахождения океанов.</w:t>
            </w:r>
          </w:p>
          <w:p w:rsidR="00490153" w:rsidRDefault="00490153" w:rsidP="006F4531">
            <w:r>
              <w:t>В. Прилежания</w:t>
            </w:r>
          </w:p>
        </w:tc>
        <w:tc>
          <w:tcPr>
            <w:tcW w:w="1080" w:type="dxa"/>
            <w:gridSpan w:val="3"/>
          </w:tcPr>
          <w:p w:rsidR="00490153" w:rsidRDefault="00490153" w:rsidP="00EA269A">
            <w:r>
              <w:t>Атлас</w:t>
            </w:r>
          </w:p>
        </w:tc>
        <w:tc>
          <w:tcPr>
            <w:tcW w:w="1188" w:type="dxa"/>
            <w:gridSpan w:val="2"/>
          </w:tcPr>
          <w:p w:rsidR="00490153" w:rsidRDefault="00490153" w:rsidP="00EA269A">
            <w:r>
              <w:t>Работа в тетради-заполнение таблицы</w:t>
            </w:r>
          </w:p>
        </w:tc>
        <w:tc>
          <w:tcPr>
            <w:tcW w:w="1080" w:type="dxa"/>
            <w:gridSpan w:val="2"/>
          </w:tcPr>
          <w:p w:rsidR="00490153" w:rsidRDefault="00490153" w:rsidP="006F4531">
            <w:r>
              <w:t>Гольфстрим</w:t>
            </w:r>
          </w:p>
          <w:p w:rsidR="00490153" w:rsidRDefault="00490153" w:rsidP="006F4531">
            <w:r>
              <w:t>Цунами</w:t>
            </w:r>
          </w:p>
          <w:p w:rsidR="00490153" w:rsidRDefault="00490153" w:rsidP="006F4531">
            <w:r>
              <w:t>Рифы</w:t>
            </w:r>
          </w:p>
        </w:tc>
        <w:tc>
          <w:tcPr>
            <w:tcW w:w="1103" w:type="dxa"/>
            <w:gridSpan w:val="2"/>
          </w:tcPr>
          <w:p w:rsidR="00490153" w:rsidRDefault="00490153" w:rsidP="00EA269A">
            <w:r>
              <w:t>Нов.мат-ла</w:t>
            </w:r>
          </w:p>
        </w:tc>
      </w:tr>
      <w:tr w:rsidR="00490153" w:rsidTr="00320CA0">
        <w:tblPrEx>
          <w:tblLook w:val="00A0"/>
        </w:tblPrEx>
        <w:tc>
          <w:tcPr>
            <w:tcW w:w="11269" w:type="dxa"/>
            <w:gridSpan w:val="21"/>
          </w:tcPr>
          <w:p w:rsidR="00490153" w:rsidRPr="00097341" w:rsidRDefault="00490153" w:rsidP="00097341">
            <w:pPr>
              <w:tabs>
                <w:tab w:val="left" w:pos="3075"/>
              </w:tabs>
              <w:rPr>
                <w:b/>
              </w:rPr>
            </w:pPr>
            <w:r>
              <w:rPr>
                <w:b/>
              </w:rPr>
              <w:t xml:space="preserve">Африка- 8 </w:t>
            </w:r>
            <w:r w:rsidRPr="00097341">
              <w:rPr>
                <w:b/>
              </w:rPr>
              <w:t>ч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5</w:t>
            </w:r>
          </w:p>
        </w:tc>
        <w:tc>
          <w:tcPr>
            <w:tcW w:w="432" w:type="dxa"/>
          </w:tcPr>
          <w:p w:rsidR="00490153" w:rsidRDefault="00490153" w:rsidP="00E603CF">
            <w:r>
              <w:t>1</w:t>
            </w:r>
          </w:p>
        </w:tc>
        <w:tc>
          <w:tcPr>
            <w:tcW w:w="959" w:type="dxa"/>
            <w:gridSpan w:val="2"/>
          </w:tcPr>
          <w:p w:rsidR="00490153" w:rsidRDefault="00490153" w:rsidP="00E603CF">
            <w:r>
              <w:t>18.09.17</w:t>
            </w:r>
          </w:p>
        </w:tc>
        <w:tc>
          <w:tcPr>
            <w:tcW w:w="873" w:type="dxa"/>
            <w:gridSpan w:val="3"/>
          </w:tcPr>
          <w:p w:rsidR="00490153" w:rsidRDefault="00490153" w:rsidP="00E603CF"/>
        </w:tc>
        <w:tc>
          <w:tcPr>
            <w:tcW w:w="1494" w:type="dxa"/>
            <w:gridSpan w:val="2"/>
          </w:tcPr>
          <w:p w:rsidR="00490153" w:rsidRDefault="00490153" w:rsidP="00EA269A">
            <w:r>
              <w:t>Географическое положение. Острова и полуострова.</w:t>
            </w:r>
          </w:p>
          <w:p w:rsidR="00490153" w:rsidRDefault="00490153" w:rsidP="00EA269A"/>
        </w:tc>
        <w:tc>
          <w:tcPr>
            <w:tcW w:w="2700" w:type="dxa"/>
            <w:gridSpan w:val="4"/>
          </w:tcPr>
          <w:p w:rsidR="00490153" w:rsidRDefault="00490153" w:rsidP="00EA269A">
            <w:r>
              <w:t>Познакомить с ГП материка, островами и полуостровами климатическими условиями и водными ресурсами</w:t>
            </w:r>
          </w:p>
          <w:p w:rsidR="00490153" w:rsidRDefault="00490153" w:rsidP="00EA269A">
            <w:r>
              <w:t xml:space="preserve">К. </w:t>
            </w:r>
          </w:p>
        </w:tc>
        <w:tc>
          <w:tcPr>
            <w:tcW w:w="972" w:type="dxa"/>
            <w:gridSpan w:val="2"/>
          </w:tcPr>
          <w:p w:rsidR="00490153" w:rsidRDefault="00490153" w:rsidP="00EA269A">
            <w:r>
              <w:t xml:space="preserve">Карта </w:t>
            </w:r>
          </w:p>
          <w:p w:rsidR="00490153" w:rsidRPr="00B67DBB" w:rsidRDefault="00490153" w:rsidP="00EA269A"/>
        </w:tc>
        <w:tc>
          <w:tcPr>
            <w:tcW w:w="1188" w:type="dxa"/>
            <w:gridSpan w:val="2"/>
          </w:tcPr>
          <w:p w:rsidR="00490153" w:rsidRPr="00097341" w:rsidRDefault="00490153" w:rsidP="00EA269A">
            <w:pPr>
              <w:rPr>
                <w:b/>
              </w:rPr>
            </w:pPr>
            <w:r w:rsidRPr="00097341">
              <w:rPr>
                <w:b/>
              </w:rPr>
              <w:t>Пр.р- обозначение на к/к островов и полуостровов, рек и озер</w:t>
            </w:r>
          </w:p>
        </w:tc>
        <w:tc>
          <w:tcPr>
            <w:tcW w:w="1080" w:type="dxa"/>
            <w:gridSpan w:val="2"/>
          </w:tcPr>
          <w:p w:rsidR="00490153" w:rsidRDefault="00490153" w:rsidP="00EA269A">
            <w:r>
              <w:t>Перешеек</w:t>
            </w:r>
          </w:p>
          <w:p w:rsidR="00490153" w:rsidRDefault="00490153" w:rsidP="00EA269A">
            <w:r>
              <w:t>Суэцкий канал</w:t>
            </w:r>
          </w:p>
          <w:p w:rsidR="00490153" w:rsidRPr="00FE3312" w:rsidRDefault="00490153" w:rsidP="00EA269A"/>
        </w:tc>
        <w:tc>
          <w:tcPr>
            <w:tcW w:w="1103" w:type="dxa"/>
            <w:gridSpan w:val="2"/>
          </w:tcPr>
          <w:p w:rsidR="00490153" w:rsidRPr="00B67DBB" w:rsidRDefault="00490153" w:rsidP="00EA269A">
            <w:r>
              <w:t>Комб.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6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59" w:type="dxa"/>
            <w:gridSpan w:val="2"/>
          </w:tcPr>
          <w:p w:rsidR="00490153" w:rsidRDefault="00490153" w:rsidP="00E603CF">
            <w:r>
              <w:t>21.09.17</w:t>
            </w:r>
          </w:p>
        </w:tc>
        <w:tc>
          <w:tcPr>
            <w:tcW w:w="873" w:type="dxa"/>
            <w:gridSpan w:val="3"/>
          </w:tcPr>
          <w:p w:rsidR="00490153" w:rsidRDefault="00490153" w:rsidP="00E603CF"/>
        </w:tc>
        <w:tc>
          <w:tcPr>
            <w:tcW w:w="1494" w:type="dxa"/>
            <w:gridSpan w:val="2"/>
          </w:tcPr>
          <w:p w:rsidR="00490153" w:rsidRDefault="00490153" w:rsidP="00EA269A">
            <w:r>
              <w:t>Климат. Реки и озера</w:t>
            </w:r>
          </w:p>
        </w:tc>
        <w:tc>
          <w:tcPr>
            <w:tcW w:w="2700" w:type="dxa"/>
            <w:gridSpan w:val="4"/>
          </w:tcPr>
          <w:p w:rsidR="00490153" w:rsidRDefault="00490153" w:rsidP="006F4531">
            <w:r>
              <w:t>Пространственной ориентировки при работе с картой в процессе нахождения материка и его ГО .</w:t>
            </w:r>
          </w:p>
          <w:p w:rsidR="00490153" w:rsidRDefault="00490153" w:rsidP="006F4531">
            <w:r>
              <w:t>В. Аккуратности</w:t>
            </w:r>
          </w:p>
        </w:tc>
        <w:tc>
          <w:tcPr>
            <w:tcW w:w="972" w:type="dxa"/>
            <w:gridSpan w:val="2"/>
          </w:tcPr>
          <w:p w:rsidR="00490153" w:rsidRDefault="00490153" w:rsidP="00EA269A">
            <w:r>
              <w:t>Атлас</w:t>
            </w:r>
          </w:p>
        </w:tc>
        <w:tc>
          <w:tcPr>
            <w:tcW w:w="1188" w:type="dxa"/>
            <w:gridSpan w:val="2"/>
          </w:tcPr>
          <w:p w:rsidR="00490153" w:rsidRDefault="00490153" w:rsidP="006F4531">
            <w:r>
              <w:t>Работа с учебником</w:t>
            </w:r>
          </w:p>
          <w:p w:rsidR="00490153" w:rsidRDefault="00490153" w:rsidP="00EA269A"/>
        </w:tc>
        <w:tc>
          <w:tcPr>
            <w:tcW w:w="1080" w:type="dxa"/>
            <w:gridSpan w:val="2"/>
          </w:tcPr>
          <w:p w:rsidR="00490153" w:rsidRDefault="00490153" w:rsidP="006F4531">
            <w:r>
              <w:t>Оазис</w:t>
            </w:r>
          </w:p>
          <w:p w:rsidR="00490153" w:rsidRDefault="00490153" w:rsidP="006F4531">
            <w:r>
              <w:t>Нил</w:t>
            </w:r>
          </w:p>
          <w:p w:rsidR="00490153" w:rsidRDefault="00490153" w:rsidP="006F4531">
            <w:r>
              <w:t>Танганьика</w:t>
            </w:r>
          </w:p>
        </w:tc>
        <w:tc>
          <w:tcPr>
            <w:tcW w:w="1103" w:type="dxa"/>
            <w:gridSpan w:val="2"/>
          </w:tcPr>
          <w:p w:rsidR="00490153" w:rsidRDefault="00490153" w:rsidP="00EA269A">
            <w:r>
              <w:t>Комб.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7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59" w:type="dxa"/>
            <w:gridSpan w:val="2"/>
          </w:tcPr>
          <w:p w:rsidR="00490153" w:rsidRDefault="00490153" w:rsidP="00E603CF">
            <w:r>
              <w:t>25.09.17</w:t>
            </w:r>
          </w:p>
        </w:tc>
        <w:tc>
          <w:tcPr>
            <w:tcW w:w="873" w:type="dxa"/>
            <w:gridSpan w:val="3"/>
          </w:tcPr>
          <w:p w:rsidR="00490153" w:rsidRDefault="00490153" w:rsidP="00E603CF"/>
        </w:tc>
        <w:tc>
          <w:tcPr>
            <w:tcW w:w="1494" w:type="dxa"/>
            <w:gridSpan w:val="2"/>
          </w:tcPr>
          <w:p w:rsidR="00490153" w:rsidRDefault="00490153" w:rsidP="00EA269A">
            <w:r>
              <w:t>Растительный мир</w:t>
            </w:r>
          </w:p>
          <w:p w:rsidR="00490153" w:rsidRDefault="00490153" w:rsidP="00EA269A">
            <w:r>
              <w:t xml:space="preserve"> </w:t>
            </w:r>
          </w:p>
        </w:tc>
        <w:tc>
          <w:tcPr>
            <w:tcW w:w="2700" w:type="dxa"/>
            <w:gridSpan w:val="4"/>
          </w:tcPr>
          <w:p w:rsidR="00490153" w:rsidRDefault="00490153" w:rsidP="00EA269A">
            <w:r>
              <w:t>Познакомить с разнообразием растительного и животного мира.</w:t>
            </w:r>
          </w:p>
          <w:p w:rsidR="00490153" w:rsidRDefault="00490153" w:rsidP="00EA269A">
            <w:r>
              <w:t xml:space="preserve">К. </w:t>
            </w:r>
          </w:p>
        </w:tc>
        <w:tc>
          <w:tcPr>
            <w:tcW w:w="972" w:type="dxa"/>
            <w:gridSpan w:val="2"/>
          </w:tcPr>
          <w:p w:rsidR="00490153" w:rsidRDefault="00490153" w:rsidP="00EA269A">
            <w:r>
              <w:t xml:space="preserve">Карта </w:t>
            </w:r>
          </w:p>
          <w:p w:rsidR="00490153" w:rsidRPr="00B67DBB" w:rsidRDefault="00490153" w:rsidP="00EA269A"/>
        </w:tc>
        <w:tc>
          <w:tcPr>
            <w:tcW w:w="1188" w:type="dxa"/>
            <w:gridSpan w:val="2"/>
          </w:tcPr>
          <w:p w:rsidR="00490153" w:rsidRDefault="00490153" w:rsidP="00EA269A">
            <w:r>
              <w:t>Работа с учебником</w:t>
            </w:r>
          </w:p>
          <w:p w:rsidR="00490153" w:rsidRDefault="00490153" w:rsidP="00EA269A"/>
        </w:tc>
        <w:tc>
          <w:tcPr>
            <w:tcW w:w="1080" w:type="dxa"/>
            <w:gridSpan w:val="2"/>
          </w:tcPr>
          <w:p w:rsidR="00490153" w:rsidRDefault="00490153" w:rsidP="00EA269A">
            <w:r>
              <w:t>Лианы</w:t>
            </w:r>
          </w:p>
          <w:p w:rsidR="00490153" w:rsidRDefault="00490153" w:rsidP="00EA269A">
            <w:r>
              <w:t>Орхидеи</w:t>
            </w:r>
          </w:p>
          <w:p w:rsidR="00490153" w:rsidRPr="00D92E40" w:rsidRDefault="00490153" w:rsidP="00EA269A">
            <w:r>
              <w:t xml:space="preserve">Масличная </w:t>
            </w:r>
          </w:p>
        </w:tc>
        <w:tc>
          <w:tcPr>
            <w:tcW w:w="1103" w:type="dxa"/>
            <w:gridSpan w:val="2"/>
          </w:tcPr>
          <w:p w:rsidR="00490153" w:rsidRPr="00B67DBB" w:rsidRDefault="00490153" w:rsidP="00EA269A">
            <w:r>
              <w:t>Комб.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8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59" w:type="dxa"/>
            <w:gridSpan w:val="2"/>
          </w:tcPr>
          <w:p w:rsidR="00490153" w:rsidRDefault="00490153" w:rsidP="00E603CF">
            <w:r>
              <w:t>28.09.17</w:t>
            </w:r>
          </w:p>
        </w:tc>
        <w:tc>
          <w:tcPr>
            <w:tcW w:w="873" w:type="dxa"/>
            <w:gridSpan w:val="3"/>
          </w:tcPr>
          <w:p w:rsidR="00490153" w:rsidRDefault="00490153" w:rsidP="00E603CF"/>
        </w:tc>
        <w:tc>
          <w:tcPr>
            <w:tcW w:w="1494" w:type="dxa"/>
            <w:gridSpan w:val="2"/>
          </w:tcPr>
          <w:p w:rsidR="00490153" w:rsidRDefault="00490153" w:rsidP="00EA269A">
            <w:r>
              <w:t>Животный мир</w:t>
            </w:r>
          </w:p>
        </w:tc>
        <w:tc>
          <w:tcPr>
            <w:tcW w:w="2700" w:type="dxa"/>
            <w:gridSpan w:val="4"/>
          </w:tcPr>
          <w:p w:rsidR="00490153" w:rsidRDefault="00490153" w:rsidP="006F4531">
            <w:r>
              <w:t>памяти в процессе запоминания и воспроизведения названий растений и животных Африки</w:t>
            </w:r>
          </w:p>
          <w:p w:rsidR="00490153" w:rsidRDefault="00490153" w:rsidP="006F4531">
            <w:r>
              <w:t>В. мотивации к уроку.</w:t>
            </w:r>
          </w:p>
        </w:tc>
        <w:tc>
          <w:tcPr>
            <w:tcW w:w="972" w:type="dxa"/>
            <w:gridSpan w:val="2"/>
          </w:tcPr>
          <w:p w:rsidR="00490153" w:rsidRDefault="00490153" w:rsidP="00EA269A">
            <w:r>
              <w:t>Атлас</w:t>
            </w:r>
          </w:p>
        </w:tc>
        <w:tc>
          <w:tcPr>
            <w:tcW w:w="1188" w:type="dxa"/>
            <w:gridSpan w:val="2"/>
          </w:tcPr>
          <w:p w:rsidR="00490153" w:rsidRDefault="00490153" w:rsidP="00EA269A">
            <w:r>
              <w:t>Составление таблицы-растения и животные</w:t>
            </w:r>
          </w:p>
        </w:tc>
        <w:tc>
          <w:tcPr>
            <w:tcW w:w="1080" w:type="dxa"/>
            <w:gridSpan w:val="2"/>
          </w:tcPr>
          <w:p w:rsidR="00490153" w:rsidRDefault="00490153" w:rsidP="006F4531">
            <w:r>
              <w:t>пальма</w:t>
            </w:r>
          </w:p>
          <w:p w:rsidR="00490153" w:rsidRDefault="00490153" w:rsidP="006F4531">
            <w:r>
              <w:t>Саванна</w:t>
            </w:r>
          </w:p>
          <w:p w:rsidR="00490153" w:rsidRDefault="00490153" w:rsidP="006F4531">
            <w:r>
              <w:t>Самум</w:t>
            </w:r>
          </w:p>
          <w:p w:rsidR="00490153" w:rsidRDefault="00490153" w:rsidP="006F4531">
            <w:r>
              <w:t>прайд</w:t>
            </w:r>
          </w:p>
        </w:tc>
        <w:tc>
          <w:tcPr>
            <w:tcW w:w="1103" w:type="dxa"/>
            <w:gridSpan w:val="2"/>
          </w:tcPr>
          <w:p w:rsidR="00490153" w:rsidRDefault="00490153" w:rsidP="00EA269A">
            <w:r>
              <w:t>Комб.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9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59" w:type="dxa"/>
            <w:gridSpan w:val="2"/>
          </w:tcPr>
          <w:p w:rsidR="00490153" w:rsidRDefault="00490153" w:rsidP="00E603CF">
            <w:r>
              <w:t>02.10.17</w:t>
            </w:r>
          </w:p>
        </w:tc>
        <w:tc>
          <w:tcPr>
            <w:tcW w:w="873" w:type="dxa"/>
            <w:gridSpan w:val="3"/>
          </w:tcPr>
          <w:p w:rsidR="00490153" w:rsidRDefault="00490153" w:rsidP="00E603CF"/>
        </w:tc>
        <w:tc>
          <w:tcPr>
            <w:tcW w:w="1494" w:type="dxa"/>
            <w:gridSpan w:val="2"/>
          </w:tcPr>
          <w:p w:rsidR="00490153" w:rsidRDefault="00490153" w:rsidP="00EA269A">
            <w:r>
              <w:t>Население Африки.</w:t>
            </w:r>
          </w:p>
          <w:p w:rsidR="00490153" w:rsidRDefault="00490153" w:rsidP="00EA269A"/>
        </w:tc>
        <w:tc>
          <w:tcPr>
            <w:tcW w:w="2700" w:type="dxa"/>
            <w:gridSpan w:val="4"/>
          </w:tcPr>
          <w:p w:rsidR="00490153" w:rsidRDefault="00490153" w:rsidP="00EA269A">
            <w:r>
              <w:t>Познакомить с народами , населяющими Африку и крупными государствами.</w:t>
            </w:r>
          </w:p>
          <w:p w:rsidR="00490153" w:rsidRDefault="00490153" w:rsidP="00EA269A"/>
        </w:tc>
        <w:tc>
          <w:tcPr>
            <w:tcW w:w="972" w:type="dxa"/>
            <w:gridSpan w:val="2"/>
          </w:tcPr>
          <w:p w:rsidR="00490153" w:rsidRDefault="00490153" w:rsidP="00EA269A">
            <w:r>
              <w:t xml:space="preserve">Карта </w:t>
            </w:r>
          </w:p>
          <w:p w:rsidR="00490153" w:rsidRPr="00B67DBB" w:rsidRDefault="00490153" w:rsidP="00EA269A"/>
        </w:tc>
        <w:tc>
          <w:tcPr>
            <w:tcW w:w="1188" w:type="dxa"/>
            <w:gridSpan w:val="2"/>
          </w:tcPr>
          <w:p w:rsidR="00490153" w:rsidRDefault="00490153" w:rsidP="00EA269A">
            <w:r>
              <w:t>Работа с учебником</w:t>
            </w:r>
          </w:p>
          <w:p w:rsidR="00490153" w:rsidRDefault="00490153" w:rsidP="00EA269A"/>
        </w:tc>
        <w:tc>
          <w:tcPr>
            <w:tcW w:w="1080" w:type="dxa"/>
            <w:gridSpan w:val="2"/>
          </w:tcPr>
          <w:p w:rsidR="00490153" w:rsidRDefault="00490153" w:rsidP="00EA269A">
            <w:r>
              <w:t>Колония</w:t>
            </w:r>
          </w:p>
          <w:p w:rsidR="00490153" w:rsidRDefault="00490153" w:rsidP="00EA269A">
            <w:r>
              <w:t>Этнические конфликты</w:t>
            </w:r>
          </w:p>
          <w:p w:rsidR="00490153" w:rsidRDefault="00490153" w:rsidP="00EA269A"/>
        </w:tc>
        <w:tc>
          <w:tcPr>
            <w:tcW w:w="1103" w:type="dxa"/>
            <w:gridSpan w:val="2"/>
          </w:tcPr>
          <w:p w:rsidR="00490153" w:rsidRPr="00B67DBB" w:rsidRDefault="00490153" w:rsidP="00EA269A">
            <w:r>
              <w:t>Комб.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10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59" w:type="dxa"/>
            <w:gridSpan w:val="2"/>
          </w:tcPr>
          <w:p w:rsidR="00490153" w:rsidRDefault="00490153" w:rsidP="00E603CF">
            <w:r>
              <w:t>05.10.17</w:t>
            </w:r>
          </w:p>
        </w:tc>
        <w:tc>
          <w:tcPr>
            <w:tcW w:w="873" w:type="dxa"/>
            <w:gridSpan w:val="3"/>
          </w:tcPr>
          <w:p w:rsidR="00490153" w:rsidRDefault="00490153" w:rsidP="00E603CF"/>
        </w:tc>
        <w:tc>
          <w:tcPr>
            <w:tcW w:w="1494" w:type="dxa"/>
            <w:gridSpan w:val="2"/>
          </w:tcPr>
          <w:p w:rsidR="00490153" w:rsidRDefault="00490153" w:rsidP="00EA269A">
            <w:r>
              <w:t>Государства Африки.</w:t>
            </w:r>
          </w:p>
        </w:tc>
        <w:tc>
          <w:tcPr>
            <w:tcW w:w="2700" w:type="dxa"/>
            <w:gridSpan w:val="4"/>
          </w:tcPr>
          <w:p w:rsidR="00490153" w:rsidRDefault="00490153" w:rsidP="006F4531">
            <w:r>
              <w:t>Р. память и пространственную ориентировку при работе с картой в процессе нахождения государств Африки.</w:t>
            </w:r>
          </w:p>
          <w:p w:rsidR="00490153" w:rsidRDefault="00490153" w:rsidP="006F4531">
            <w:r>
              <w:t>В. прилежания</w:t>
            </w:r>
          </w:p>
        </w:tc>
        <w:tc>
          <w:tcPr>
            <w:tcW w:w="972" w:type="dxa"/>
            <w:gridSpan w:val="2"/>
          </w:tcPr>
          <w:p w:rsidR="00490153" w:rsidRDefault="00490153" w:rsidP="00EA269A">
            <w:r>
              <w:t>Атлас</w:t>
            </w:r>
          </w:p>
        </w:tc>
        <w:tc>
          <w:tcPr>
            <w:tcW w:w="1188" w:type="dxa"/>
            <w:gridSpan w:val="2"/>
          </w:tcPr>
          <w:p w:rsidR="00490153" w:rsidRDefault="00490153" w:rsidP="00EA269A">
            <w:r>
              <w:t>Беседа по вопросам</w:t>
            </w:r>
          </w:p>
        </w:tc>
        <w:tc>
          <w:tcPr>
            <w:tcW w:w="1080" w:type="dxa"/>
            <w:gridSpan w:val="2"/>
          </w:tcPr>
          <w:p w:rsidR="00490153" w:rsidRDefault="00490153" w:rsidP="00EA269A">
            <w:r>
              <w:t>Негроидная раса</w:t>
            </w:r>
          </w:p>
        </w:tc>
        <w:tc>
          <w:tcPr>
            <w:tcW w:w="1103" w:type="dxa"/>
            <w:gridSpan w:val="2"/>
          </w:tcPr>
          <w:p w:rsidR="00490153" w:rsidRDefault="00490153" w:rsidP="00EA269A">
            <w:r>
              <w:t>Комб.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11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59" w:type="dxa"/>
            <w:gridSpan w:val="2"/>
          </w:tcPr>
          <w:p w:rsidR="00490153" w:rsidRDefault="00490153" w:rsidP="00E603CF">
            <w:r>
              <w:t>09.10.17</w:t>
            </w:r>
          </w:p>
        </w:tc>
        <w:tc>
          <w:tcPr>
            <w:tcW w:w="873" w:type="dxa"/>
            <w:gridSpan w:val="3"/>
          </w:tcPr>
          <w:p w:rsidR="00490153" w:rsidRDefault="00490153" w:rsidP="00E603CF"/>
        </w:tc>
        <w:tc>
          <w:tcPr>
            <w:tcW w:w="1494" w:type="dxa"/>
            <w:gridSpan w:val="2"/>
          </w:tcPr>
          <w:p w:rsidR="00490153" w:rsidRDefault="00490153" w:rsidP="00EA269A">
            <w:r>
              <w:t>Обобщение по теме «Африка»</w:t>
            </w:r>
          </w:p>
        </w:tc>
        <w:tc>
          <w:tcPr>
            <w:tcW w:w="2700" w:type="dxa"/>
            <w:gridSpan w:val="4"/>
          </w:tcPr>
          <w:p w:rsidR="00490153" w:rsidRDefault="00490153" w:rsidP="00EA269A">
            <w:r>
              <w:t>Уточнить и закрепить знания по данной теме.</w:t>
            </w:r>
          </w:p>
          <w:p w:rsidR="00490153" w:rsidRDefault="00490153" w:rsidP="00EA269A">
            <w:r>
              <w:t>Развивать память, пространственную ориентировку при работе с картой в процессе нахождения растений, животных, ГО.</w:t>
            </w:r>
          </w:p>
          <w:p w:rsidR="00490153" w:rsidRDefault="00490153" w:rsidP="00EA269A"/>
        </w:tc>
        <w:tc>
          <w:tcPr>
            <w:tcW w:w="972" w:type="dxa"/>
            <w:gridSpan w:val="2"/>
          </w:tcPr>
          <w:p w:rsidR="00490153" w:rsidRDefault="00490153" w:rsidP="00EA269A">
            <w:r>
              <w:t>карта</w:t>
            </w:r>
          </w:p>
        </w:tc>
        <w:tc>
          <w:tcPr>
            <w:tcW w:w="1188" w:type="dxa"/>
            <w:gridSpan w:val="2"/>
          </w:tcPr>
          <w:p w:rsidR="00490153" w:rsidRDefault="00490153" w:rsidP="00EA269A">
            <w:r>
              <w:t>Работа с картой</w:t>
            </w:r>
          </w:p>
          <w:p w:rsidR="00490153" w:rsidRDefault="00490153" w:rsidP="00EA269A"/>
        </w:tc>
        <w:tc>
          <w:tcPr>
            <w:tcW w:w="1080" w:type="dxa"/>
            <w:gridSpan w:val="2"/>
          </w:tcPr>
          <w:p w:rsidR="00490153" w:rsidRDefault="00490153" w:rsidP="00EA269A"/>
        </w:tc>
        <w:tc>
          <w:tcPr>
            <w:tcW w:w="1103" w:type="dxa"/>
            <w:gridSpan w:val="2"/>
          </w:tcPr>
          <w:p w:rsidR="00490153" w:rsidRDefault="00490153" w:rsidP="00EA269A">
            <w:r>
              <w:t>Обобщ.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12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59" w:type="dxa"/>
            <w:gridSpan w:val="2"/>
          </w:tcPr>
          <w:p w:rsidR="00490153" w:rsidRDefault="00490153" w:rsidP="00E603CF">
            <w:r>
              <w:t>12.10.17</w:t>
            </w:r>
          </w:p>
        </w:tc>
        <w:tc>
          <w:tcPr>
            <w:tcW w:w="873" w:type="dxa"/>
            <w:gridSpan w:val="3"/>
          </w:tcPr>
          <w:p w:rsidR="00490153" w:rsidRDefault="00490153" w:rsidP="00E603CF"/>
        </w:tc>
        <w:tc>
          <w:tcPr>
            <w:tcW w:w="1494" w:type="dxa"/>
            <w:gridSpan w:val="2"/>
          </w:tcPr>
          <w:p w:rsidR="00490153" w:rsidRDefault="00490153" w:rsidP="00EA269A">
            <w:r>
              <w:t>Обобщение по теме «Африка»</w:t>
            </w:r>
          </w:p>
        </w:tc>
        <w:tc>
          <w:tcPr>
            <w:tcW w:w="2700" w:type="dxa"/>
            <w:gridSpan w:val="4"/>
          </w:tcPr>
          <w:p w:rsidR="00490153" w:rsidRDefault="00490153" w:rsidP="00EA269A">
            <w:r>
              <w:t>Воспитание интереса к изучаемому предмету</w:t>
            </w:r>
          </w:p>
        </w:tc>
        <w:tc>
          <w:tcPr>
            <w:tcW w:w="972" w:type="dxa"/>
            <w:gridSpan w:val="2"/>
          </w:tcPr>
          <w:p w:rsidR="00490153" w:rsidRDefault="00490153" w:rsidP="00EA269A"/>
        </w:tc>
        <w:tc>
          <w:tcPr>
            <w:tcW w:w="1188" w:type="dxa"/>
            <w:gridSpan w:val="2"/>
          </w:tcPr>
          <w:p w:rsidR="00490153" w:rsidRDefault="00490153" w:rsidP="00EA269A">
            <w:r>
              <w:t>тест</w:t>
            </w:r>
          </w:p>
        </w:tc>
        <w:tc>
          <w:tcPr>
            <w:tcW w:w="1080" w:type="dxa"/>
            <w:gridSpan w:val="2"/>
          </w:tcPr>
          <w:p w:rsidR="00490153" w:rsidRDefault="00490153" w:rsidP="00EA269A"/>
        </w:tc>
        <w:tc>
          <w:tcPr>
            <w:tcW w:w="1103" w:type="dxa"/>
            <w:gridSpan w:val="2"/>
          </w:tcPr>
          <w:p w:rsidR="00490153" w:rsidRDefault="00490153" w:rsidP="00EA269A">
            <w:r>
              <w:t>Обобщ.</w:t>
            </w:r>
          </w:p>
        </w:tc>
      </w:tr>
      <w:tr w:rsidR="00490153" w:rsidTr="00320CA0">
        <w:tblPrEx>
          <w:tblLook w:val="00A0"/>
        </w:tblPrEx>
        <w:tc>
          <w:tcPr>
            <w:tcW w:w="11269" w:type="dxa"/>
            <w:gridSpan w:val="21"/>
          </w:tcPr>
          <w:p w:rsidR="00490153" w:rsidRPr="0069121A" w:rsidRDefault="00490153" w:rsidP="00876F4B">
            <w:pPr>
              <w:rPr>
                <w:b/>
              </w:rPr>
            </w:pPr>
            <w:r w:rsidRPr="0069121A">
              <w:rPr>
                <w:b/>
              </w:rPr>
              <w:t xml:space="preserve">Антарктида- </w:t>
            </w:r>
            <w:r>
              <w:rPr>
                <w:b/>
              </w:rPr>
              <w:t>6</w:t>
            </w:r>
            <w:r w:rsidRPr="0069121A">
              <w:rPr>
                <w:b/>
              </w:rPr>
              <w:t>ч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13</w:t>
            </w:r>
          </w:p>
        </w:tc>
        <w:tc>
          <w:tcPr>
            <w:tcW w:w="432" w:type="dxa"/>
          </w:tcPr>
          <w:p w:rsidR="00490153" w:rsidRDefault="00490153" w:rsidP="00E603CF">
            <w:r>
              <w:t>1</w:t>
            </w:r>
          </w:p>
        </w:tc>
        <w:tc>
          <w:tcPr>
            <w:tcW w:w="959" w:type="dxa"/>
            <w:gridSpan w:val="2"/>
          </w:tcPr>
          <w:p w:rsidR="00490153" w:rsidRDefault="00490153" w:rsidP="00E603CF">
            <w:r>
              <w:t>16.10.17</w:t>
            </w:r>
          </w:p>
        </w:tc>
        <w:tc>
          <w:tcPr>
            <w:tcW w:w="873" w:type="dxa"/>
            <w:gridSpan w:val="3"/>
          </w:tcPr>
          <w:p w:rsidR="00490153" w:rsidRDefault="00490153" w:rsidP="00E603CF"/>
        </w:tc>
        <w:tc>
          <w:tcPr>
            <w:tcW w:w="1494" w:type="dxa"/>
            <w:gridSpan w:val="2"/>
          </w:tcPr>
          <w:p w:rsidR="00490153" w:rsidRDefault="00490153" w:rsidP="00876F4B">
            <w:r>
              <w:t>Географическое положение, рельеф.</w:t>
            </w:r>
          </w:p>
        </w:tc>
        <w:tc>
          <w:tcPr>
            <w:tcW w:w="2700" w:type="dxa"/>
            <w:gridSpan w:val="4"/>
          </w:tcPr>
          <w:p w:rsidR="00490153" w:rsidRDefault="00490153" w:rsidP="00876F4B">
            <w:r>
              <w:t>Р. пространственную ориентировку при работе с картой в процессе нахождения материка и его ГО.</w:t>
            </w:r>
          </w:p>
          <w:p w:rsidR="00490153" w:rsidRDefault="00490153" w:rsidP="00876F4B">
            <w:r>
              <w:t>В. мотивации к учению.</w:t>
            </w:r>
          </w:p>
        </w:tc>
        <w:tc>
          <w:tcPr>
            <w:tcW w:w="972" w:type="dxa"/>
            <w:gridSpan w:val="2"/>
          </w:tcPr>
          <w:p w:rsidR="00490153" w:rsidRDefault="00490153" w:rsidP="00876F4B">
            <w:r>
              <w:t>Карта</w:t>
            </w:r>
          </w:p>
          <w:p w:rsidR="00490153" w:rsidRDefault="00490153" w:rsidP="00876F4B">
            <w:r>
              <w:t>учебник</w:t>
            </w:r>
          </w:p>
        </w:tc>
        <w:tc>
          <w:tcPr>
            <w:tcW w:w="1188" w:type="dxa"/>
            <w:gridSpan w:val="2"/>
          </w:tcPr>
          <w:p w:rsidR="00490153" w:rsidRDefault="00490153" w:rsidP="006F4531"/>
        </w:tc>
        <w:tc>
          <w:tcPr>
            <w:tcW w:w="1080" w:type="dxa"/>
            <w:gridSpan w:val="2"/>
          </w:tcPr>
          <w:p w:rsidR="00490153" w:rsidRDefault="00490153" w:rsidP="00876F4B">
            <w:r>
              <w:t>Снежные гряды,</w:t>
            </w:r>
          </w:p>
          <w:p w:rsidR="00490153" w:rsidRDefault="00490153" w:rsidP="00876F4B">
            <w:r>
              <w:t>Антарктические оазисы</w:t>
            </w:r>
          </w:p>
        </w:tc>
        <w:tc>
          <w:tcPr>
            <w:tcW w:w="1103" w:type="dxa"/>
            <w:gridSpan w:val="2"/>
          </w:tcPr>
          <w:p w:rsidR="00490153" w:rsidRDefault="00490153" w:rsidP="00876F4B">
            <w:r>
              <w:t>Комб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14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59" w:type="dxa"/>
            <w:gridSpan w:val="2"/>
          </w:tcPr>
          <w:p w:rsidR="00490153" w:rsidRDefault="00490153" w:rsidP="00E603CF">
            <w:r>
              <w:t>19.10.17</w:t>
            </w:r>
          </w:p>
        </w:tc>
        <w:tc>
          <w:tcPr>
            <w:tcW w:w="873" w:type="dxa"/>
            <w:gridSpan w:val="3"/>
          </w:tcPr>
          <w:p w:rsidR="00490153" w:rsidRDefault="00490153" w:rsidP="00E603CF"/>
        </w:tc>
        <w:tc>
          <w:tcPr>
            <w:tcW w:w="1494" w:type="dxa"/>
            <w:gridSpan w:val="2"/>
          </w:tcPr>
          <w:p w:rsidR="00490153" w:rsidRDefault="00490153" w:rsidP="00876F4B">
            <w:r>
              <w:t>климат Антарктиды</w:t>
            </w:r>
          </w:p>
        </w:tc>
        <w:tc>
          <w:tcPr>
            <w:tcW w:w="2700" w:type="dxa"/>
            <w:gridSpan w:val="4"/>
          </w:tcPr>
          <w:p w:rsidR="00490153" w:rsidRDefault="00490153" w:rsidP="006F4531">
            <w:r>
              <w:t>Дать представление о ГП и климате Антарктиды.</w:t>
            </w:r>
          </w:p>
          <w:p w:rsidR="00490153" w:rsidRDefault="00490153" w:rsidP="00876F4B"/>
        </w:tc>
        <w:tc>
          <w:tcPr>
            <w:tcW w:w="972" w:type="dxa"/>
            <w:gridSpan w:val="2"/>
          </w:tcPr>
          <w:p w:rsidR="00490153" w:rsidRDefault="00490153" w:rsidP="00876F4B"/>
        </w:tc>
        <w:tc>
          <w:tcPr>
            <w:tcW w:w="1188" w:type="dxa"/>
            <w:gridSpan w:val="2"/>
          </w:tcPr>
          <w:p w:rsidR="00490153" w:rsidRDefault="00490153" w:rsidP="006F4531">
            <w:r>
              <w:t>Работа с картой</w:t>
            </w:r>
          </w:p>
          <w:p w:rsidR="00490153" w:rsidRDefault="00490153" w:rsidP="00876F4B"/>
        </w:tc>
        <w:tc>
          <w:tcPr>
            <w:tcW w:w="1080" w:type="dxa"/>
            <w:gridSpan w:val="2"/>
          </w:tcPr>
          <w:p w:rsidR="00490153" w:rsidRDefault="00490153" w:rsidP="00876F4B"/>
        </w:tc>
        <w:tc>
          <w:tcPr>
            <w:tcW w:w="1103" w:type="dxa"/>
            <w:gridSpan w:val="2"/>
          </w:tcPr>
          <w:p w:rsidR="00490153" w:rsidRDefault="00490153" w:rsidP="00876F4B">
            <w:r>
              <w:t>Комб.</w:t>
            </w:r>
          </w:p>
        </w:tc>
      </w:tr>
      <w:tr w:rsidR="00490153" w:rsidTr="00320CA0">
        <w:tblPrEx>
          <w:tblLook w:val="00A0"/>
        </w:tblPrEx>
        <w:trPr>
          <w:trHeight w:val="1408"/>
        </w:trPr>
        <w:tc>
          <w:tcPr>
            <w:tcW w:w="468" w:type="dxa"/>
          </w:tcPr>
          <w:p w:rsidR="00490153" w:rsidRDefault="00490153" w:rsidP="00E603CF">
            <w:r>
              <w:t>15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59" w:type="dxa"/>
            <w:gridSpan w:val="2"/>
          </w:tcPr>
          <w:p w:rsidR="00490153" w:rsidRDefault="00490153" w:rsidP="00E603CF">
            <w:r>
              <w:t>23.10.17</w:t>
            </w:r>
          </w:p>
        </w:tc>
        <w:tc>
          <w:tcPr>
            <w:tcW w:w="873" w:type="dxa"/>
            <w:gridSpan w:val="3"/>
          </w:tcPr>
          <w:p w:rsidR="00490153" w:rsidRDefault="00490153" w:rsidP="00E603CF"/>
        </w:tc>
        <w:tc>
          <w:tcPr>
            <w:tcW w:w="1494" w:type="dxa"/>
            <w:gridSpan w:val="2"/>
          </w:tcPr>
          <w:p w:rsidR="00490153" w:rsidRDefault="00490153" w:rsidP="00876F4B">
            <w:r>
              <w:t>Растительный и животный мир.</w:t>
            </w:r>
          </w:p>
          <w:p w:rsidR="00490153" w:rsidRDefault="00490153" w:rsidP="00876F4B"/>
          <w:p w:rsidR="00490153" w:rsidRPr="000D43E3" w:rsidRDefault="00490153" w:rsidP="00876F4B">
            <w:pPr>
              <w:rPr>
                <w:b/>
                <w:i/>
              </w:rPr>
            </w:pPr>
            <w:r w:rsidRPr="000D43E3">
              <w:rPr>
                <w:b/>
                <w:i/>
              </w:rPr>
              <w:t>Контрольная работа за 1 четверть</w:t>
            </w:r>
          </w:p>
          <w:p w:rsidR="00490153" w:rsidRDefault="00490153" w:rsidP="00876F4B"/>
        </w:tc>
        <w:tc>
          <w:tcPr>
            <w:tcW w:w="2700" w:type="dxa"/>
            <w:gridSpan w:val="4"/>
          </w:tcPr>
          <w:p w:rsidR="00490153" w:rsidRDefault="00490153" w:rsidP="00876F4B">
            <w:r>
              <w:t>Познакомить с растительным и животным миром Антарктиды.</w:t>
            </w:r>
          </w:p>
          <w:p w:rsidR="00490153" w:rsidRDefault="00490153" w:rsidP="00876F4B"/>
        </w:tc>
        <w:tc>
          <w:tcPr>
            <w:tcW w:w="972" w:type="dxa"/>
            <w:gridSpan w:val="2"/>
          </w:tcPr>
          <w:p w:rsidR="00490153" w:rsidRDefault="00490153" w:rsidP="00876F4B">
            <w:r>
              <w:t>атлас</w:t>
            </w:r>
          </w:p>
        </w:tc>
        <w:tc>
          <w:tcPr>
            <w:tcW w:w="1188" w:type="dxa"/>
            <w:gridSpan w:val="2"/>
          </w:tcPr>
          <w:p w:rsidR="00490153" w:rsidRDefault="00490153" w:rsidP="00876F4B"/>
        </w:tc>
        <w:tc>
          <w:tcPr>
            <w:tcW w:w="1080" w:type="dxa"/>
            <w:gridSpan w:val="2"/>
          </w:tcPr>
          <w:p w:rsidR="00490153" w:rsidRDefault="00490153" w:rsidP="00876F4B">
            <w:r>
              <w:t>Пингвины,</w:t>
            </w:r>
          </w:p>
          <w:p w:rsidR="00490153" w:rsidRDefault="00490153" w:rsidP="00876F4B">
            <w:r>
              <w:t>Буревестники</w:t>
            </w:r>
          </w:p>
          <w:p w:rsidR="00490153" w:rsidRDefault="00490153" w:rsidP="00876F4B"/>
        </w:tc>
        <w:tc>
          <w:tcPr>
            <w:tcW w:w="1103" w:type="dxa"/>
            <w:gridSpan w:val="2"/>
          </w:tcPr>
          <w:p w:rsidR="00490153" w:rsidRDefault="00490153" w:rsidP="00876F4B">
            <w:r>
              <w:t>Комб.</w:t>
            </w:r>
          </w:p>
        </w:tc>
      </w:tr>
      <w:tr w:rsidR="00490153" w:rsidTr="00320CA0">
        <w:tblPrEx>
          <w:tblLook w:val="00A0"/>
        </w:tblPrEx>
        <w:trPr>
          <w:trHeight w:val="1408"/>
        </w:trPr>
        <w:tc>
          <w:tcPr>
            <w:tcW w:w="468" w:type="dxa"/>
          </w:tcPr>
          <w:p w:rsidR="00490153" w:rsidRDefault="00490153" w:rsidP="00E603CF">
            <w:r>
              <w:t>16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59" w:type="dxa"/>
            <w:gridSpan w:val="2"/>
          </w:tcPr>
          <w:p w:rsidR="00490153" w:rsidRDefault="00490153" w:rsidP="00E603CF">
            <w:r>
              <w:t>26.10.17</w:t>
            </w:r>
          </w:p>
        </w:tc>
        <w:tc>
          <w:tcPr>
            <w:tcW w:w="873" w:type="dxa"/>
            <w:gridSpan w:val="3"/>
          </w:tcPr>
          <w:p w:rsidR="00490153" w:rsidRDefault="00490153" w:rsidP="00E603CF"/>
        </w:tc>
        <w:tc>
          <w:tcPr>
            <w:tcW w:w="1494" w:type="dxa"/>
            <w:gridSpan w:val="2"/>
          </w:tcPr>
          <w:p w:rsidR="00490153" w:rsidRDefault="00490153" w:rsidP="00876F4B">
            <w:r>
              <w:t>Исследования Антарктиды.</w:t>
            </w:r>
          </w:p>
        </w:tc>
        <w:tc>
          <w:tcPr>
            <w:tcW w:w="2700" w:type="dxa"/>
            <w:gridSpan w:val="4"/>
          </w:tcPr>
          <w:p w:rsidR="00490153" w:rsidRDefault="00490153" w:rsidP="006F4531">
            <w:r>
              <w:t>Р. память при запоминании названий растений и животных Антарктиды.</w:t>
            </w:r>
          </w:p>
          <w:p w:rsidR="00490153" w:rsidRDefault="00490153" w:rsidP="006F4531">
            <w:r>
              <w:t>В. прилежания</w:t>
            </w:r>
          </w:p>
        </w:tc>
        <w:tc>
          <w:tcPr>
            <w:tcW w:w="972" w:type="dxa"/>
            <w:gridSpan w:val="2"/>
          </w:tcPr>
          <w:p w:rsidR="00490153" w:rsidRDefault="00490153" w:rsidP="00876F4B"/>
        </w:tc>
        <w:tc>
          <w:tcPr>
            <w:tcW w:w="1188" w:type="dxa"/>
            <w:gridSpan w:val="2"/>
          </w:tcPr>
          <w:p w:rsidR="00490153" w:rsidRDefault="00490153" w:rsidP="00876F4B">
            <w:r>
              <w:t>Заполнение таблицы в тетради</w:t>
            </w:r>
          </w:p>
        </w:tc>
        <w:tc>
          <w:tcPr>
            <w:tcW w:w="1080" w:type="dxa"/>
            <w:gridSpan w:val="2"/>
          </w:tcPr>
          <w:p w:rsidR="00490153" w:rsidRDefault="00490153" w:rsidP="00876F4B">
            <w:r>
              <w:t>тюлени</w:t>
            </w:r>
          </w:p>
        </w:tc>
        <w:tc>
          <w:tcPr>
            <w:tcW w:w="1103" w:type="dxa"/>
            <w:gridSpan w:val="2"/>
          </w:tcPr>
          <w:p w:rsidR="00490153" w:rsidRDefault="00490153" w:rsidP="00876F4B">
            <w:r>
              <w:t>Комб.</w:t>
            </w:r>
          </w:p>
        </w:tc>
      </w:tr>
      <w:tr w:rsidR="00490153" w:rsidTr="00320CA0">
        <w:tblPrEx>
          <w:tblLook w:val="00A0"/>
        </w:tblPrEx>
        <w:trPr>
          <w:trHeight w:val="467"/>
        </w:trPr>
        <w:tc>
          <w:tcPr>
            <w:tcW w:w="11269" w:type="dxa"/>
            <w:gridSpan w:val="21"/>
          </w:tcPr>
          <w:p w:rsidR="00490153" w:rsidRDefault="00490153" w:rsidP="00032D58">
            <w:pPr>
              <w:jc w:val="center"/>
              <w:rPr>
                <w:b/>
              </w:rPr>
            </w:pPr>
          </w:p>
          <w:p w:rsidR="00490153" w:rsidRDefault="00490153" w:rsidP="00032D58">
            <w:pPr>
              <w:jc w:val="center"/>
              <w:rPr>
                <w:b/>
              </w:rPr>
            </w:pPr>
            <w:r>
              <w:rPr>
                <w:b/>
              </w:rPr>
              <w:t>2 четверть- 16</w:t>
            </w:r>
            <w:r w:rsidRPr="00876F4B">
              <w:rPr>
                <w:b/>
              </w:rPr>
              <w:t xml:space="preserve"> часов</w:t>
            </w:r>
          </w:p>
          <w:p w:rsidR="00490153" w:rsidRDefault="00490153" w:rsidP="00032D58">
            <w:pPr>
              <w:jc w:val="center"/>
            </w:pP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17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59" w:type="dxa"/>
            <w:gridSpan w:val="2"/>
          </w:tcPr>
          <w:p w:rsidR="00490153" w:rsidRDefault="00490153" w:rsidP="00E603CF">
            <w:r>
              <w:t>06.11.17</w:t>
            </w:r>
          </w:p>
        </w:tc>
        <w:tc>
          <w:tcPr>
            <w:tcW w:w="873" w:type="dxa"/>
            <w:gridSpan w:val="3"/>
          </w:tcPr>
          <w:p w:rsidR="00490153" w:rsidRDefault="00490153" w:rsidP="00E603CF"/>
        </w:tc>
        <w:tc>
          <w:tcPr>
            <w:tcW w:w="1494" w:type="dxa"/>
            <w:gridSpan w:val="2"/>
          </w:tcPr>
          <w:p w:rsidR="00490153" w:rsidRDefault="00490153" w:rsidP="00876F4B">
            <w:r>
              <w:t>Обобщение по теме: «Антарктида»</w:t>
            </w:r>
          </w:p>
        </w:tc>
        <w:tc>
          <w:tcPr>
            <w:tcW w:w="2700" w:type="dxa"/>
            <w:gridSpan w:val="4"/>
          </w:tcPr>
          <w:p w:rsidR="00490153" w:rsidRDefault="00490153" w:rsidP="004B683B">
            <w:r>
              <w:t>Уточнить и закрепить знания по данной теме.</w:t>
            </w:r>
          </w:p>
          <w:p w:rsidR="00490153" w:rsidRDefault="00490153" w:rsidP="00C15116">
            <w:r>
              <w:t>Развивать устную речь при ответах на вопросы с опорой на иллюстрации и карту.</w:t>
            </w:r>
          </w:p>
          <w:p w:rsidR="00490153" w:rsidRDefault="00490153" w:rsidP="00C15116"/>
        </w:tc>
        <w:tc>
          <w:tcPr>
            <w:tcW w:w="972" w:type="dxa"/>
            <w:gridSpan w:val="2"/>
          </w:tcPr>
          <w:p w:rsidR="00490153" w:rsidRDefault="00490153" w:rsidP="004B683B">
            <w:r>
              <w:t>карта</w:t>
            </w:r>
          </w:p>
        </w:tc>
        <w:tc>
          <w:tcPr>
            <w:tcW w:w="1188" w:type="dxa"/>
            <w:gridSpan w:val="2"/>
          </w:tcPr>
          <w:p w:rsidR="00490153" w:rsidRDefault="00490153" w:rsidP="004B683B">
            <w:r>
              <w:t>Работа с картой</w:t>
            </w:r>
          </w:p>
          <w:p w:rsidR="00490153" w:rsidRDefault="00490153" w:rsidP="004B683B"/>
        </w:tc>
        <w:tc>
          <w:tcPr>
            <w:tcW w:w="1080" w:type="dxa"/>
            <w:gridSpan w:val="2"/>
          </w:tcPr>
          <w:p w:rsidR="00490153" w:rsidRDefault="00490153" w:rsidP="004B683B"/>
        </w:tc>
        <w:tc>
          <w:tcPr>
            <w:tcW w:w="1103" w:type="dxa"/>
            <w:gridSpan w:val="2"/>
          </w:tcPr>
          <w:p w:rsidR="00490153" w:rsidRDefault="00490153" w:rsidP="004B683B">
            <w:r>
              <w:t>Обобщ.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18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59" w:type="dxa"/>
            <w:gridSpan w:val="2"/>
          </w:tcPr>
          <w:p w:rsidR="00490153" w:rsidRDefault="00490153" w:rsidP="00E603CF">
            <w:r>
              <w:t>09.11.17</w:t>
            </w:r>
          </w:p>
        </w:tc>
        <w:tc>
          <w:tcPr>
            <w:tcW w:w="873" w:type="dxa"/>
            <w:gridSpan w:val="3"/>
          </w:tcPr>
          <w:p w:rsidR="00490153" w:rsidRDefault="00490153" w:rsidP="00E603CF"/>
        </w:tc>
        <w:tc>
          <w:tcPr>
            <w:tcW w:w="1494" w:type="dxa"/>
            <w:gridSpan w:val="2"/>
          </w:tcPr>
          <w:p w:rsidR="00490153" w:rsidRDefault="00490153" w:rsidP="00876F4B">
            <w:r>
              <w:t>Обобщение по теме: «Антарктида»</w:t>
            </w:r>
          </w:p>
        </w:tc>
        <w:tc>
          <w:tcPr>
            <w:tcW w:w="2700" w:type="dxa"/>
            <w:gridSpan w:val="4"/>
          </w:tcPr>
          <w:p w:rsidR="00490153" w:rsidRDefault="00490153" w:rsidP="004B683B">
            <w:r>
              <w:t>Воспитание интереса к изучаемому предмету</w:t>
            </w:r>
          </w:p>
        </w:tc>
        <w:tc>
          <w:tcPr>
            <w:tcW w:w="972" w:type="dxa"/>
            <w:gridSpan w:val="2"/>
          </w:tcPr>
          <w:p w:rsidR="00490153" w:rsidRDefault="00490153" w:rsidP="004B683B"/>
        </w:tc>
        <w:tc>
          <w:tcPr>
            <w:tcW w:w="1188" w:type="dxa"/>
            <w:gridSpan w:val="2"/>
          </w:tcPr>
          <w:p w:rsidR="00490153" w:rsidRDefault="00490153" w:rsidP="004B683B">
            <w:r>
              <w:t>тест</w:t>
            </w:r>
          </w:p>
        </w:tc>
        <w:tc>
          <w:tcPr>
            <w:tcW w:w="1080" w:type="dxa"/>
            <w:gridSpan w:val="2"/>
          </w:tcPr>
          <w:p w:rsidR="00490153" w:rsidRDefault="00490153" w:rsidP="004B683B"/>
        </w:tc>
        <w:tc>
          <w:tcPr>
            <w:tcW w:w="1103" w:type="dxa"/>
            <w:gridSpan w:val="2"/>
          </w:tcPr>
          <w:p w:rsidR="00490153" w:rsidRDefault="00490153" w:rsidP="004B683B">
            <w:r>
              <w:t>Обобщ.</w:t>
            </w:r>
          </w:p>
        </w:tc>
      </w:tr>
      <w:tr w:rsidR="00490153" w:rsidTr="00320CA0">
        <w:tblPrEx>
          <w:tblLook w:val="00A0"/>
        </w:tblPrEx>
        <w:tc>
          <w:tcPr>
            <w:tcW w:w="11269" w:type="dxa"/>
            <w:gridSpan w:val="21"/>
          </w:tcPr>
          <w:p w:rsidR="00490153" w:rsidRPr="00097341" w:rsidRDefault="00490153" w:rsidP="00097341">
            <w:pPr>
              <w:tabs>
                <w:tab w:val="left" w:pos="3000"/>
              </w:tabs>
              <w:rPr>
                <w:b/>
              </w:rPr>
            </w:pPr>
            <w:r>
              <w:rPr>
                <w:b/>
              </w:rPr>
              <w:t xml:space="preserve">Австралия-6 </w:t>
            </w:r>
            <w:r w:rsidRPr="00097341">
              <w:rPr>
                <w:b/>
              </w:rPr>
              <w:t>ч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19</w:t>
            </w:r>
          </w:p>
        </w:tc>
        <w:tc>
          <w:tcPr>
            <w:tcW w:w="432" w:type="dxa"/>
          </w:tcPr>
          <w:p w:rsidR="00490153" w:rsidRDefault="00490153" w:rsidP="00E603CF">
            <w:r>
              <w:t>1</w:t>
            </w:r>
          </w:p>
        </w:tc>
        <w:tc>
          <w:tcPr>
            <w:tcW w:w="900" w:type="dxa"/>
          </w:tcPr>
          <w:p w:rsidR="00490153" w:rsidRDefault="00490153" w:rsidP="00E603CF">
            <w:r>
              <w:t>13.11.17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A269A">
            <w:r>
              <w:t>Географическое положение.</w:t>
            </w:r>
          </w:p>
        </w:tc>
        <w:tc>
          <w:tcPr>
            <w:tcW w:w="2371" w:type="dxa"/>
            <w:gridSpan w:val="3"/>
          </w:tcPr>
          <w:p w:rsidR="00490153" w:rsidRDefault="00490153" w:rsidP="00EA269A">
            <w:r>
              <w:t>Познакомить с ГП материка, его природными условиями и водными ресурсами.</w:t>
            </w:r>
          </w:p>
          <w:p w:rsidR="00490153" w:rsidRDefault="00490153" w:rsidP="00EA269A">
            <w:r>
              <w:t>К. пространственной ориентировки при работе с картой в процессе нахождения материка.</w:t>
            </w:r>
          </w:p>
          <w:p w:rsidR="00490153" w:rsidRDefault="00490153" w:rsidP="006F4531"/>
        </w:tc>
        <w:tc>
          <w:tcPr>
            <w:tcW w:w="972" w:type="dxa"/>
            <w:gridSpan w:val="2"/>
          </w:tcPr>
          <w:p w:rsidR="00490153" w:rsidRDefault="00490153" w:rsidP="00EA269A">
            <w:r>
              <w:t xml:space="preserve">Карта </w:t>
            </w:r>
          </w:p>
          <w:p w:rsidR="00490153" w:rsidRPr="00B67DBB" w:rsidRDefault="00490153" w:rsidP="00EA269A"/>
        </w:tc>
        <w:tc>
          <w:tcPr>
            <w:tcW w:w="1188" w:type="dxa"/>
            <w:gridSpan w:val="2"/>
          </w:tcPr>
          <w:p w:rsidR="00490153" w:rsidRPr="00097341" w:rsidRDefault="00490153" w:rsidP="00EA269A">
            <w:pPr>
              <w:rPr>
                <w:b/>
              </w:rPr>
            </w:pPr>
            <w:r w:rsidRPr="00097341">
              <w:rPr>
                <w:b/>
              </w:rPr>
              <w:t>Пр.р- обозначение островов и рек на к/к</w:t>
            </w:r>
          </w:p>
        </w:tc>
        <w:tc>
          <w:tcPr>
            <w:tcW w:w="1080" w:type="dxa"/>
            <w:gridSpan w:val="2"/>
          </w:tcPr>
          <w:p w:rsidR="00490153" w:rsidRDefault="00490153" w:rsidP="00EA269A">
            <w:r>
              <w:t>Кораллы</w:t>
            </w:r>
          </w:p>
          <w:p w:rsidR="00490153" w:rsidRDefault="00490153" w:rsidP="00EA269A">
            <w:r>
              <w:t>Крики</w:t>
            </w:r>
          </w:p>
          <w:p w:rsidR="00490153" w:rsidRDefault="00490153" w:rsidP="00EA269A"/>
          <w:p w:rsidR="00490153" w:rsidRPr="003C0209" w:rsidRDefault="00490153" w:rsidP="00EA269A"/>
        </w:tc>
        <w:tc>
          <w:tcPr>
            <w:tcW w:w="1103" w:type="dxa"/>
            <w:gridSpan w:val="2"/>
          </w:tcPr>
          <w:p w:rsidR="00490153" w:rsidRPr="00B67DBB" w:rsidRDefault="00490153" w:rsidP="00EA269A">
            <w:r>
              <w:t>Комб.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20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00" w:type="dxa"/>
          </w:tcPr>
          <w:p w:rsidR="00490153" w:rsidRDefault="00490153" w:rsidP="00E603CF">
            <w:r>
              <w:t>16.11.17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A269A">
            <w:r>
              <w:t>Рельеф, климат, реки и озера.</w:t>
            </w:r>
          </w:p>
        </w:tc>
        <w:tc>
          <w:tcPr>
            <w:tcW w:w="2371" w:type="dxa"/>
            <w:gridSpan w:val="3"/>
          </w:tcPr>
          <w:p w:rsidR="00490153" w:rsidRDefault="00490153" w:rsidP="006F4531">
            <w:r>
              <w:t>В. интерес к учению</w:t>
            </w:r>
          </w:p>
          <w:p w:rsidR="00490153" w:rsidRDefault="00490153" w:rsidP="00EA269A"/>
        </w:tc>
        <w:tc>
          <w:tcPr>
            <w:tcW w:w="972" w:type="dxa"/>
            <w:gridSpan w:val="2"/>
          </w:tcPr>
          <w:p w:rsidR="00490153" w:rsidRDefault="00490153" w:rsidP="00EA269A">
            <w:r>
              <w:t>Атлас</w:t>
            </w:r>
          </w:p>
        </w:tc>
        <w:tc>
          <w:tcPr>
            <w:tcW w:w="1188" w:type="dxa"/>
            <w:gridSpan w:val="2"/>
          </w:tcPr>
          <w:p w:rsidR="00490153" w:rsidRDefault="00490153" w:rsidP="006F4531">
            <w:r>
              <w:t>Работа с учебником</w:t>
            </w:r>
          </w:p>
          <w:p w:rsidR="00490153" w:rsidRDefault="00490153" w:rsidP="00EA269A"/>
        </w:tc>
        <w:tc>
          <w:tcPr>
            <w:tcW w:w="1080" w:type="dxa"/>
            <w:gridSpan w:val="2"/>
          </w:tcPr>
          <w:p w:rsidR="00490153" w:rsidRDefault="00490153" w:rsidP="006F4531">
            <w:r>
              <w:t>Артезианские колодцы</w:t>
            </w:r>
          </w:p>
          <w:p w:rsidR="00490153" w:rsidRDefault="00490153" w:rsidP="00EA269A"/>
        </w:tc>
        <w:tc>
          <w:tcPr>
            <w:tcW w:w="1103" w:type="dxa"/>
            <w:gridSpan w:val="2"/>
          </w:tcPr>
          <w:p w:rsidR="00490153" w:rsidRDefault="00490153" w:rsidP="00EA269A">
            <w:r>
              <w:t>Комб.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21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00" w:type="dxa"/>
          </w:tcPr>
          <w:p w:rsidR="00490153" w:rsidRDefault="00490153" w:rsidP="00E603CF">
            <w:r>
              <w:t>20.11.17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A269A">
            <w:r>
              <w:t>Растительный мир</w:t>
            </w:r>
          </w:p>
          <w:p w:rsidR="00490153" w:rsidRDefault="00490153" w:rsidP="00EA269A"/>
        </w:tc>
        <w:tc>
          <w:tcPr>
            <w:tcW w:w="2371" w:type="dxa"/>
            <w:gridSpan w:val="3"/>
          </w:tcPr>
          <w:p w:rsidR="00490153" w:rsidRDefault="00490153" w:rsidP="00EA269A">
            <w:r>
              <w:t>Познакомить с разнообразием растительного и животного  мира.</w:t>
            </w:r>
          </w:p>
          <w:p w:rsidR="00490153" w:rsidRDefault="00490153" w:rsidP="00EA269A"/>
        </w:tc>
        <w:tc>
          <w:tcPr>
            <w:tcW w:w="972" w:type="dxa"/>
            <w:gridSpan w:val="2"/>
          </w:tcPr>
          <w:p w:rsidR="00490153" w:rsidRDefault="00490153" w:rsidP="00EA269A">
            <w:r>
              <w:t xml:space="preserve">Карта </w:t>
            </w:r>
          </w:p>
          <w:p w:rsidR="00490153" w:rsidRPr="00B67DBB" w:rsidRDefault="00490153" w:rsidP="00EA269A"/>
        </w:tc>
        <w:tc>
          <w:tcPr>
            <w:tcW w:w="1188" w:type="dxa"/>
            <w:gridSpan w:val="2"/>
          </w:tcPr>
          <w:p w:rsidR="00490153" w:rsidRDefault="00490153" w:rsidP="00EA269A">
            <w:r>
              <w:t>Работа с учебником</w:t>
            </w:r>
          </w:p>
          <w:p w:rsidR="00490153" w:rsidRDefault="00490153" w:rsidP="00EA269A"/>
        </w:tc>
        <w:tc>
          <w:tcPr>
            <w:tcW w:w="1080" w:type="dxa"/>
            <w:gridSpan w:val="2"/>
          </w:tcPr>
          <w:p w:rsidR="00490153" w:rsidRDefault="00490153" w:rsidP="00EA269A">
            <w:r>
              <w:t>Скрэб</w:t>
            </w:r>
          </w:p>
          <w:p w:rsidR="00490153" w:rsidRDefault="00490153" w:rsidP="00EA269A">
            <w:r>
              <w:t>Мангровые леса</w:t>
            </w:r>
          </w:p>
          <w:p w:rsidR="00490153" w:rsidRDefault="00490153" w:rsidP="00EA269A"/>
        </w:tc>
        <w:tc>
          <w:tcPr>
            <w:tcW w:w="1103" w:type="dxa"/>
            <w:gridSpan w:val="2"/>
          </w:tcPr>
          <w:p w:rsidR="00490153" w:rsidRPr="00B67DBB" w:rsidRDefault="00490153" w:rsidP="00EA269A">
            <w:r>
              <w:t>Комб.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22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00" w:type="dxa"/>
          </w:tcPr>
          <w:p w:rsidR="00490153" w:rsidRDefault="00490153" w:rsidP="00E603CF">
            <w:r>
              <w:t>23.11.17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A269A">
            <w:r>
              <w:t>Животный мир</w:t>
            </w:r>
          </w:p>
        </w:tc>
        <w:tc>
          <w:tcPr>
            <w:tcW w:w="2371" w:type="dxa"/>
            <w:gridSpan w:val="3"/>
          </w:tcPr>
          <w:p w:rsidR="00490153" w:rsidRDefault="00490153" w:rsidP="006F4531">
            <w:r>
              <w:t>К. памяти при запоминании и воспроизведении названий растений и животных Австралии.</w:t>
            </w:r>
          </w:p>
          <w:p w:rsidR="00490153" w:rsidRDefault="00490153" w:rsidP="006F4531">
            <w:r>
              <w:t>В. прилежания</w:t>
            </w:r>
          </w:p>
        </w:tc>
        <w:tc>
          <w:tcPr>
            <w:tcW w:w="972" w:type="dxa"/>
            <w:gridSpan w:val="2"/>
          </w:tcPr>
          <w:p w:rsidR="00490153" w:rsidRDefault="00490153" w:rsidP="00EA269A">
            <w:r>
              <w:t>Атлас</w:t>
            </w:r>
          </w:p>
        </w:tc>
        <w:tc>
          <w:tcPr>
            <w:tcW w:w="1188" w:type="dxa"/>
            <w:gridSpan w:val="2"/>
          </w:tcPr>
          <w:p w:rsidR="00490153" w:rsidRDefault="00490153" w:rsidP="00EA269A">
            <w:r>
              <w:t>Составление таблицы в тетради-растения и животные Австралии</w:t>
            </w:r>
          </w:p>
        </w:tc>
        <w:tc>
          <w:tcPr>
            <w:tcW w:w="1080" w:type="dxa"/>
            <w:gridSpan w:val="2"/>
          </w:tcPr>
          <w:p w:rsidR="00490153" w:rsidRDefault="00490153" w:rsidP="002B3291">
            <w:r>
              <w:t>Казуарины</w:t>
            </w:r>
          </w:p>
          <w:p w:rsidR="00490153" w:rsidRDefault="00490153" w:rsidP="002B3291">
            <w:r>
              <w:t>Кенгуру</w:t>
            </w:r>
          </w:p>
          <w:p w:rsidR="00490153" w:rsidRDefault="00490153" w:rsidP="002B3291">
            <w:r>
              <w:t>Утконос</w:t>
            </w:r>
          </w:p>
          <w:p w:rsidR="00490153" w:rsidRDefault="00490153" w:rsidP="002B3291">
            <w:r>
              <w:t>ехидна</w:t>
            </w:r>
          </w:p>
        </w:tc>
        <w:tc>
          <w:tcPr>
            <w:tcW w:w="1103" w:type="dxa"/>
            <w:gridSpan w:val="2"/>
          </w:tcPr>
          <w:p w:rsidR="00490153" w:rsidRDefault="00490153" w:rsidP="00EA269A">
            <w:r>
              <w:t>Комб.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23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00" w:type="dxa"/>
          </w:tcPr>
          <w:p w:rsidR="00490153" w:rsidRDefault="00490153" w:rsidP="00E603CF">
            <w:r>
              <w:t>27.11.17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603CF">
            <w:r>
              <w:t>Население Австралии.</w:t>
            </w:r>
          </w:p>
          <w:p w:rsidR="00490153" w:rsidRDefault="00490153" w:rsidP="00E603CF"/>
        </w:tc>
        <w:tc>
          <w:tcPr>
            <w:tcW w:w="2371" w:type="dxa"/>
            <w:gridSpan w:val="3"/>
          </w:tcPr>
          <w:p w:rsidR="00490153" w:rsidRDefault="00490153" w:rsidP="00281E6E">
            <w:r>
              <w:t>Познакомить с народами , населяющими Австралию .</w:t>
            </w:r>
          </w:p>
          <w:p w:rsidR="00490153" w:rsidRDefault="00490153" w:rsidP="00281E6E"/>
        </w:tc>
        <w:tc>
          <w:tcPr>
            <w:tcW w:w="972" w:type="dxa"/>
            <w:gridSpan w:val="2"/>
          </w:tcPr>
          <w:p w:rsidR="00490153" w:rsidRDefault="00490153" w:rsidP="00E603CF">
            <w:r>
              <w:t>Учебник</w:t>
            </w:r>
          </w:p>
          <w:p w:rsidR="00490153" w:rsidRDefault="00490153" w:rsidP="00E603CF"/>
        </w:tc>
        <w:tc>
          <w:tcPr>
            <w:tcW w:w="1188" w:type="dxa"/>
            <w:gridSpan w:val="2"/>
          </w:tcPr>
          <w:p w:rsidR="00490153" w:rsidRDefault="00490153" w:rsidP="00E603CF">
            <w:r>
              <w:t>Работа с текстом учебника</w:t>
            </w:r>
          </w:p>
          <w:p w:rsidR="00490153" w:rsidRDefault="00490153" w:rsidP="00E603CF"/>
        </w:tc>
        <w:tc>
          <w:tcPr>
            <w:tcW w:w="1080" w:type="dxa"/>
            <w:gridSpan w:val="2"/>
          </w:tcPr>
          <w:p w:rsidR="00490153" w:rsidRDefault="00490153" w:rsidP="00E603CF">
            <w:r>
              <w:t>аборигены</w:t>
            </w:r>
          </w:p>
        </w:tc>
        <w:tc>
          <w:tcPr>
            <w:tcW w:w="1103" w:type="dxa"/>
            <w:gridSpan w:val="2"/>
          </w:tcPr>
          <w:p w:rsidR="00490153" w:rsidRDefault="00490153" w:rsidP="00E603CF">
            <w:r>
              <w:t>комб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24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00" w:type="dxa"/>
          </w:tcPr>
          <w:p w:rsidR="00490153" w:rsidRDefault="00490153" w:rsidP="00E603CF">
            <w:r>
              <w:t>30.11.17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603CF">
            <w:r>
              <w:t>Народы Австралии</w:t>
            </w:r>
          </w:p>
        </w:tc>
        <w:tc>
          <w:tcPr>
            <w:tcW w:w="2371" w:type="dxa"/>
            <w:gridSpan w:val="3"/>
          </w:tcPr>
          <w:p w:rsidR="00490153" w:rsidRDefault="00490153" w:rsidP="002B3291">
            <w:r>
              <w:t>Р. память при запоминании и воспроизведении названий жителей материка.</w:t>
            </w:r>
          </w:p>
          <w:p w:rsidR="00490153" w:rsidRDefault="00490153" w:rsidP="002B3291">
            <w:r>
              <w:t>В. прилежания</w:t>
            </w:r>
          </w:p>
        </w:tc>
        <w:tc>
          <w:tcPr>
            <w:tcW w:w="972" w:type="dxa"/>
            <w:gridSpan w:val="2"/>
          </w:tcPr>
          <w:p w:rsidR="00490153" w:rsidRDefault="00490153" w:rsidP="00E603CF">
            <w:r>
              <w:t>атлас</w:t>
            </w:r>
          </w:p>
        </w:tc>
        <w:tc>
          <w:tcPr>
            <w:tcW w:w="1188" w:type="dxa"/>
            <w:gridSpan w:val="2"/>
          </w:tcPr>
          <w:p w:rsidR="00490153" w:rsidRDefault="00490153" w:rsidP="00E603CF">
            <w:r>
              <w:t>Тест по теме «Австралия»</w:t>
            </w:r>
          </w:p>
        </w:tc>
        <w:tc>
          <w:tcPr>
            <w:tcW w:w="1080" w:type="dxa"/>
            <w:gridSpan w:val="2"/>
          </w:tcPr>
          <w:p w:rsidR="00490153" w:rsidRDefault="00490153" w:rsidP="00E603CF"/>
        </w:tc>
        <w:tc>
          <w:tcPr>
            <w:tcW w:w="1103" w:type="dxa"/>
            <w:gridSpan w:val="2"/>
          </w:tcPr>
          <w:p w:rsidR="00490153" w:rsidRDefault="00490153" w:rsidP="00E603CF">
            <w:r>
              <w:t>Комб.</w:t>
            </w:r>
          </w:p>
        </w:tc>
      </w:tr>
      <w:tr w:rsidR="00490153" w:rsidTr="00320CA0">
        <w:tblPrEx>
          <w:tblLook w:val="00A0"/>
        </w:tblPrEx>
        <w:tc>
          <w:tcPr>
            <w:tcW w:w="11269" w:type="dxa"/>
            <w:gridSpan w:val="21"/>
          </w:tcPr>
          <w:p w:rsidR="00490153" w:rsidRPr="00097341" w:rsidRDefault="00490153" w:rsidP="006E2B1B">
            <w:pPr>
              <w:tabs>
                <w:tab w:val="left" w:pos="3075"/>
              </w:tabs>
              <w:jc w:val="both"/>
              <w:rPr>
                <w:b/>
              </w:rPr>
            </w:pPr>
            <w:r>
              <w:rPr>
                <w:b/>
              </w:rPr>
              <w:t>Северная Америка-8 ч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25</w:t>
            </w:r>
          </w:p>
        </w:tc>
        <w:tc>
          <w:tcPr>
            <w:tcW w:w="432" w:type="dxa"/>
          </w:tcPr>
          <w:p w:rsidR="00490153" w:rsidRDefault="00490153" w:rsidP="00E603CF">
            <w:r>
              <w:t>1</w:t>
            </w:r>
          </w:p>
        </w:tc>
        <w:tc>
          <w:tcPr>
            <w:tcW w:w="900" w:type="dxa"/>
          </w:tcPr>
          <w:p w:rsidR="00490153" w:rsidRDefault="00490153" w:rsidP="00E603CF">
            <w:r>
              <w:t>04.12.17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A269A">
            <w:r>
              <w:t xml:space="preserve">Географическое положение. </w:t>
            </w:r>
          </w:p>
        </w:tc>
        <w:tc>
          <w:tcPr>
            <w:tcW w:w="2371" w:type="dxa"/>
            <w:gridSpan w:val="3"/>
          </w:tcPr>
          <w:p w:rsidR="00490153" w:rsidRDefault="00490153" w:rsidP="00EA269A">
            <w:r>
              <w:t>Познакомить с ГП материка, островами и полуостровами.</w:t>
            </w:r>
          </w:p>
          <w:p w:rsidR="00490153" w:rsidRDefault="00490153" w:rsidP="00EA269A">
            <w:r>
              <w:t>Реками и озерами.</w:t>
            </w:r>
          </w:p>
          <w:p w:rsidR="00490153" w:rsidRDefault="00490153" w:rsidP="00EA269A"/>
        </w:tc>
        <w:tc>
          <w:tcPr>
            <w:tcW w:w="972" w:type="dxa"/>
            <w:gridSpan w:val="2"/>
          </w:tcPr>
          <w:p w:rsidR="00490153" w:rsidRDefault="00490153" w:rsidP="00EA269A">
            <w:r>
              <w:t xml:space="preserve">Карта </w:t>
            </w:r>
          </w:p>
          <w:p w:rsidR="00490153" w:rsidRPr="00B67DBB" w:rsidRDefault="00490153" w:rsidP="00EA269A"/>
        </w:tc>
        <w:tc>
          <w:tcPr>
            <w:tcW w:w="1188" w:type="dxa"/>
            <w:gridSpan w:val="2"/>
          </w:tcPr>
          <w:p w:rsidR="00490153" w:rsidRDefault="00490153" w:rsidP="002B3291">
            <w:r>
              <w:t>Работа с учебником</w:t>
            </w:r>
          </w:p>
          <w:p w:rsidR="00490153" w:rsidRPr="00097341" w:rsidRDefault="00490153" w:rsidP="00EA269A">
            <w:pPr>
              <w:rPr>
                <w:b/>
              </w:rPr>
            </w:pPr>
          </w:p>
        </w:tc>
        <w:tc>
          <w:tcPr>
            <w:tcW w:w="1080" w:type="dxa"/>
            <w:gridSpan w:val="2"/>
          </w:tcPr>
          <w:p w:rsidR="00490153" w:rsidRDefault="00490153" w:rsidP="00E603CF">
            <w:r>
              <w:t>Горы-Кордильеры</w:t>
            </w:r>
          </w:p>
          <w:p w:rsidR="00490153" w:rsidRDefault="00490153" w:rsidP="00E603CF">
            <w:r>
              <w:t>Аппалачи</w:t>
            </w:r>
          </w:p>
          <w:p w:rsidR="00490153" w:rsidRDefault="00490153" w:rsidP="00E603CF">
            <w:r>
              <w:t>П-ва:</w:t>
            </w:r>
          </w:p>
          <w:p w:rsidR="00490153" w:rsidRDefault="00490153" w:rsidP="00E603CF"/>
        </w:tc>
        <w:tc>
          <w:tcPr>
            <w:tcW w:w="1103" w:type="dxa"/>
            <w:gridSpan w:val="2"/>
          </w:tcPr>
          <w:p w:rsidR="00490153" w:rsidRDefault="00490153" w:rsidP="00E603CF">
            <w:r>
              <w:t>комб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26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00" w:type="dxa"/>
          </w:tcPr>
          <w:p w:rsidR="00490153" w:rsidRDefault="00490153" w:rsidP="00E603CF">
            <w:r>
              <w:t>07.12.17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2B3291">
            <w:r>
              <w:t>Острова и полуострова.</w:t>
            </w:r>
          </w:p>
          <w:p w:rsidR="00490153" w:rsidRDefault="00490153" w:rsidP="002B3291">
            <w:r>
              <w:t xml:space="preserve"> Реки и озера</w:t>
            </w:r>
          </w:p>
        </w:tc>
        <w:tc>
          <w:tcPr>
            <w:tcW w:w="2371" w:type="dxa"/>
            <w:gridSpan w:val="3"/>
          </w:tcPr>
          <w:p w:rsidR="00490153" w:rsidRDefault="00490153" w:rsidP="002B3291">
            <w:r>
              <w:t>К. пространственной ориентировки при работе с картой в процессе нахождения материка и его ГО .</w:t>
            </w:r>
          </w:p>
          <w:p w:rsidR="00490153" w:rsidRDefault="00490153" w:rsidP="002B3291">
            <w:r>
              <w:t>В. Аккуратности</w:t>
            </w:r>
          </w:p>
        </w:tc>
        <w:tc>
          <w:tcPr>
            <w:tcW w:w="972" w:type="dxa"/>
            <w:gridSpan w:val="2"/>
          </w:tcPr>
          <w:p w:rsidR="00490153" w:rsidRDefault="00490153" w:rsidP="00EA269A">
            <w:r>
              <w:t>Атлас</w:t>
            </w:r>
          </w:p>
        </w:tc>
        <w:tc>
          <w:tcPr>
            <w:tcW w:w="1188" w:type="dxa"/>
            <w:gridSpan w:val="2"/>
          </w:tcPr>
          <w:p w:rsidR="00490153" w:rsidRDefault="00490153" w:rsidP="002B3291">
            <w:r w:rsidRPr="00097341">
              <w:rPr>
                <w:b/>
              </w:rPr>
              <w:t>Пр.р- обозначение на к/к островов и полуостровов, рек и озер</w:t>
            </w:r>
          </w:p>
        </w:tc>
        <w:tc>
          <w:tcPr>
            <w:tcW w:w="1080" w:type="dxa"/>
            <w:gridSpan w:val="2"/>
          </w:tcPr>
          <w:p w:rsidR="00490153" w:rsidRDefault="00490153" w:rsidP="002B3291">
            <w:r>
              <w:t>Лабрадор</w:t>
            </w:r>
          </w:p>
          <w:p w:rsidR="00490153" w:rsidRDefault="00490153" w:rsidP="002B3291">
            <w:r>
              <w:t>Аляска</w:t>
            </w:r>
          </w:p>
          <w:p w:rsidR="00490153" w:rsidRDefault="00490153" w:rsidP="002B3291">
            <w:r>
              <w:t>Флорида</w:t>
            </w:r>
          </w:p>
          <w:p w:rsidR="00490153" w:rsidRDefault="00490153" w:rsidP="002B3291">
            <w:r>
              <w:t>Калифорния</w:t>
            </w:r>
          </w:p>
        </w:tc>
        <w:tc>
          <w:tcPr>
            <w:tcW w:w="1103" w:type="dxa"/>
            <w:gridSpan w:val="2"/>
          </w:tcPr>
          <w:p w:rsidR="00490153" w:rsidRDefault="00490153" w:rsidP="00E603CF">
            <w:r>
              <w:t>Комб.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27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00" w:type="dxa"/>
          </w:tcPr>
          <w:p w:rsidR="00490153" w:rsidRDefault="00490153" w:rsidP="00E603CF">
            <w:r>
              <w:t>11.12.17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A269A">
            <w:r>
              <w:t>Климат.</w:t>
            </w:r>
          </w:p>
          <w:p w:rsidR="00490153" w:rsidRDefault="00490153" w:rsidP="00EA269A">
            <w:r>
              <w:t>Растительный мир</w:t>
            </w:r>
          </w:p>
          <w:p w:rsidR="00490153" w:rsidRDefault="00490153" w:rsidP="00EA269A"/>
        </w:tc>
        <w:tc>
          <w:tcPr>
            <w:tcW w:w="2371" w:type="dxa"/>
            <w:gridSpan w:val="3"/>
          </w:tcPr>
          <w:p w:rsidR="00490153" w:rsidRDefault="00490153" w:rsidP="00EA269A">
            <w:r>
              <w:t>Познакомить с климатом, разнообразием растительного и животного мира.</w:t>
            </w:r>
          </w:p>
          <w:p w:rsidR="00490153" w:rsidRDefault="00490153" w:rsidP="00EA269A"/>
        </w:tc>
        <w:tc>
          <w:tcPr>
            <w:tcW w:w="972" w:type="dxa"/>
            <w:gridSpan w:val="2"/>
          </w:tcPr>
          <w:p w:rsidR="00490153" w:rsidRDefault="00490153" w:rsidP="00EA269A">
            <w:r>
              <w:t xml:space="preserve">Карта </w:t>
            </w:r>
          </w:p>
          <w:p w:rsidR="00490153" w:rsidRPr="00B67DBB" w:rsidRDefault="00490153" w:rsidP="00EA269A"/>
        </w:tc>
        <w:tc>
          <w:tcPr>
            <w:tcW w:w="1188" w:type="dxa"/>
            <w:gridSpan w:val="2"/>
          </w:tcPr>
          <w:p w:rsidR="00490153" w:rsidRDefault="00490153" w:rsidP="00EA269A">
            <w:r>
              <w:t>Работа с учебником</w:t>
            </w:r>
          </w:p>
          <w:p w:rsidR="00490153" w:rsidRDefault="00490153" w:rsidP="00EA269A"/>
        </w:tc>
        <w:tc>
          <w:tcPr>
            <w:tcW w:w="1080" w:type="dxa"/>
            <w:gridSpan w:val="2"/>
          </w:tcPr>
          <w:p w:rsidR="00490153" w:rsidRDefault="00490153" w:rsidP="00E603CF">
            <w:r>
              <w:t>Прерии</w:t>
            </w:r>
          </w:p>
          <w:p w:rsidR="00490153" w:rsidRDefault="00490153" w:rsidP="00E603CF"/>
          <w:p w:rsidR="00490153" w:rsidRDefault="00490153" w:rsidP="00E603CF"/>
        </w:tc>
        <w:tc>
          <w:tcPr>
            <w:tcW w:w="1103" w:type="dxa"/>
            <w:gridSpan w:val="2"/>
          </w:tcPr>
          <w:p w:rsidR="00490153" w:rsidRDefault="00490153" w:rsidP="00E603CF">
            <w:r>
              <w:t>комб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28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00" w:type="dxa"/>
          </w:tcPr>
          <w:p w:rsidR="00490153" w:rsidRDefault="00490153" w:rsidP="00E603CF">
            <w:r>
              <w:t>14.12.17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A269A">
            <w:r>
              <w:t>Животный мир</w:t>
            </w:r>
          </w:p>
        </w:tc>
        <w:tc>
          <w:tcPr>
            <w:tcW w:w="2371" w:type="dxa"/>
            <w:gridSpan w:val="3"/>
          </w:tcPr>
          <w:p w:rsidR="00490153" w:rsidRDefault="00490153" w:rsidP="002B3291">
            <w:r>
              <w:t>К. памяти в процессе запоминания и воспроизведения названий растений и животных Северной Америки</w:t>
            </w:r>
          </w:p>
          <w:p w:rsidR="00490153" w:rsidRDefault="00490153" w:rsidP="002B3291">
            <w:r>
              <w:t>В. мотивации к уроку.</w:t>
            </w:r>
          </w:p>
        </w:tc>
        <w:tc>
          <w:tcPr>
            <w:tcW w:w="972" w:type="dxa"/>
            <w:gridSpan w:val="2"/>
          </w:tcPr>
          <w:p w:rsidR="00490153" w:rsidRDefault="00490153" w:rsidP="00EA269A">
            <w:r>
              <w:t>Атлас</w:t>
            </w:r>
          </w:p>
        </w:tc>
        <w:tc>
          <w:tcPr>
            <w:tcW w:w="1188" w:type="dxa"/>
            <w:gridSpan w:val="2"/>
          </w:tcPr>
          <w:p w:rsidR="00490153" w:rsidRDefault="00490153" w:rsidP="00EA269A">
            <w:r>
              <w:t>Составление таблицы-растения и животные</w:t>
            </w:r>
          </w:p>
        </w:tc>
        <w:tc>
          <w:tcPr>
            <w:tcW w:w="1080" w:type="dxa"/>
            <w:gridSpan w:val="2"/>
          </w:tcPr>
          <w:p w:rsidR="00490153" w:rsidRDefault="00490153" w:rsidP="00E603CF">
            <w:r>
              <w:t>Секвойя</w:t>
            </w:r>
          </w:p>
        </w:tc>
        <w:tc>
          <w:tcPr>
            <w:tcW w:w="1103" w:type="dxa"/>
            <w:gridSpan w:val="2"/>
          </w:tcPr>
          <w:p w:rsidR="00490153" w:rsidRDefault="00490153" w:rsidP="00E603CF">
            <w:r>
              <w:t>Комб.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29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00" w:type="dxa"/>
          </w:tcPr>
          <w:p w:rsidR="00490153" w:rsidRDefault="00490153" w:rsidP="00E603CF">
            <w:r>
              <w:t>18.12.17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A269A">
            <w:r>
              <w:t>Население Северной Америки.</w:t>
            </w:r>
          </w:p>
        </w:tc>
        <w:tc>
          <w:tcPr>
            <w:tcW w:w="2371" w:type="dxa"/>
            <w:gridSpan w:val="3"/>
          </w:tcPr>
          <w:p w:rsidR="00490153" w:rsidRDefault="00490153" w:rsidP="002B3291">
            <w:r>
              <w:t>Р. память и пространственную ориентировку при работе с картой в процессе нахождения государств .</w:t>
            </w:r>
          </w:p>
          <w:p w:rsidR="00490153" w:rsidRDefault="00490153" w:rsidP="002B3291">
            <w:r>
              <w:t>В. прилежания</w:t>
            </w:r>
          </w:p>
        </w:tc>
        <w:tc>
          <w:tcPr>
            <w:tcW w:w="972" w:type="dxa"/>
            <w:gridSpan w:val="2"/>
          </w:tcPr>
          <w:p w:rsidR="00490153" w:rsidRDefault="00490153" w:rsidP="00EA269A">
            <w:r>
              <w:t xml:space="preserve">Карта </w:t>
            </w:r>
          </w:p>
          <w:p w:rsidR="00490153" w:rsidRPr="00B67DBB" w:rsidRDefault="00490153" w:rsidP="00EA269A"/>
        </w:tc>
        <w:tc>
          <w:tcPr>
            <w:tcW w:w="1188" w:type="dxa"/>
            <w:gridSpan w:val="2"/>
          </w:tcPr>
          <w:p w:rsidR="00490153" w:rsidRDefault="00490153" w:rsidP="00EA269A">
            <w:r>
              <w:t>Работа с учебником</w:t>
            </w:r>
          </w:p>
          <w:p w:rsidR="00490153" w:rsidRDefault="00490153" w:rsidP="00EA269A"/>
        </w:tc>
        <w:tc>
          <w:tcPr>
            <w:tcW w:w="1080" w:type="dxa"/>
            <w:gridSpan w:val="2"/>
          </w:tcPr>
          <w:p w:rsidR="00490153" w:rsidRDefault="00490153" w:rsidP="00E603CF">
            <w:r>
              <w:t>Канада</w:t>
            </w:r>
          </w:p>
          <w:p w:rsidR="00490153" w:rsidRDefault="00490153" w:rsidP="00E603CF"/>
        </w:tc>
        <w:tc>
          <w:tcPr>
            <w:tcW w:w="1103" w:type="dxa"/>
            <w:gridSpan w:val="2"/>
          </w:tcPr>
          <w:p w:rsidR="00490153" w:rsidRDefault="00490153" w:rsidP="00E603CF">
            <w:r>
              <w:t>комб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30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00" w:type="dxa"/>
          </w:tcPr>
          <w:p w:rsidR="00490153" w:rsidRDefault="00490153" w:rsidP="00E603CF">
            <w:r>
              <w:t>21.12.17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2B3291">
            <w:r>
              <w:t>Государства Северной Америки.</w:t>
            </w:r>
          </w:p>
        </w:tc>
        <w:tc>
          <w:tcPr>
            <w:tcW w:w="2371" w:type="dxa"/>
            <w:gridSpan w:val="3"/>
          </w:tcPr>
          <w:p w:rsidR="00490153" w:rsidRDefault="00490153" w:rsidP="002B3291">
            <w:r>
              <w:t>Познакомить с народами , населяющими материк и крупными государствами.</w:t>
            </w:r>
          </w:p>
          <w:p w:rsidR="00490153" w:rsidRDefault="00490153" w:rsidP="002B3291"/>
        </w:tc>
        <w:tc>
          <w:tcPr>
            <w:tcW w:w="972" w:type="dxa"/>
            <w:gridSpan w:val="2"/>
          </w:tcPr>
          <w:p w:rsidR="00490153" w:rsidRDefault="00490153" w:rsidP="00EA269A">
            <w:r>
              <w:t>Атлас</w:t>
            </w:r>
          </w:p>
        </w:tc>
        <w:tc>
          <w:tcPr>
            <w:tcW w:w="1188" w:type="dxa"/>
            <w:gridSpan w:val="2"/>
          </w:tcPr>
          <w:p w:rsidR="00490153" w:rsidRDefault="00490153" w:rsidP="00EA269A">
            <w:r>
              <w:t>Беседа по вопросам</w:t>
            </w:r>
          </w:p>
        </w:tc>
        <w:tc>
          <w:tcPr>
            <w:tcW w:w="1080" w:type="dxa"/>
            <w:gridSpan w:val="2"/>
          </w:tcPr>
          <w:p w:rsidR="00490153" w:rsidRDefault="00490153" w:rsidP="002B3291">
            <w:r>
              <w:t>Резервации</w:t>
            </w:r>
          </w:p>
          <w:p w:rsidR="00490153" w:rsidRDefault="00490153" w:rsidP="002B3291">
            <w:r>
              <w:t>США</w:t>
            </w:r>
          </w:p>
        </w:tc>
        <w:tc>
          <w:tcPr>
            <w:tcW w:w="1103" w:type="dxa"/>
            <w:gridSpan w:val="2"/>
          </w:tcPr>
          <w:p w:rsidR="00490153" w:rsidRDefault="00490153" w:rsidP="00E603CF">
            <w:r>
              <w:t>Комб.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31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00" w:type="dxa"/>
          </w:tcPr>
          <w:p w:rsidR="00490153" w:rsidRDefault="00490153" w:rsidP="00E603CF">
            <w:r>
              <w:t>25.12.17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A269A">
            <w:r>
              <w:t>Обобщение по теме «Северная Америка»</w:t>
            </w:r>
          </w:p>
        </w:tc>
        <w:tc>
          <w:tcPr>
            <w:tcW w:w="2371" w:type="dxa"/>
            <w:gridSpan w:val="3"/>
          </w:tcPr>
          <w:p w:rsidR="00490153" w:rsidRDefault="00490153" w:rsidP="004B683B">
            <w:r>
              <w:t>Уточнить и закрепить знания по данной теме.</w:t>
            </w:r>
          </w:p>
          <w:p w:rsidR="00490153" w:rsidRDefault="00490153" w:rsidP="004B683B">
            <w:r>
              <w:t>Развивать устную речь при ответах на вопросы, память с опорой на иллюстрации и карту.</w:t>
            </w:r>
          </w:p>
          <w:p w:rsidR="00490153" w:rsidRDefault="00490153" w:rsidP="004B683B"/>
        </w:tc>
        <w:tc>
          <w:tcPr>
            <w:tcW w:w="972" w:type="dxa"/>
            <w:gridSpan w:val="2"/>
          </w:tcPr>
          <w:p w:rsidR="00490153" w:rsidRDefault="00490153" w:rsidP="004B683B">
            <w:r>
              <w:t>карта</w:t>
            </w:r>
          </w:p>
        </w:tc>
        <w:tc>
          <w:tcPr>
            <w:tcW w:w="1188" w:type="dxa"/>
            <w:gridSpan w:val="2"/>
          </w:tcPr>
          <w:p w:rsidR="00490153" w:rsidRDefault="00490153" w:rsidP="004B683B">
            <w:r>
              <w:t>Работа с картой</w:t>
            </w:r>
          </w:p>
          <w:p w:rsidR="00490153" w:rsidRDefault="00490153" w:rsidP="004B683B"/>
        </w:tc>
        <w:tc>
          <w:tcPr>
            <w:tcW w:w="1080" w:type="dxa"/>
            <w:gridSpan w:val="2"/>
          </w:tcPr>
          <w:p w:rsidR="00490153" w:rsidRDefault="00490153" w:rsidP="004B683B"/>
        </w:tc>
        <w:tc>
          <w:tcPr>
            <w:tcW w:w="1103" w:type="dxa"/>
            <w:gridSpan w:val="2"/>
          </w:tcPr>
          <w:p w:rsidR="00490153" w:rsidRDefault="00490153" w:rsidP="004B683B">
            <w:r>
              <w:t>Обобщ.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32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00" w:type="dxa"/>
          </w:tcPr>
          <w:p w:rsidR="00490153" w:rsidRDefault="00490153" w:rsidP="00E603CF">
            <w:r>
              <w:t>28.12.17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A269A">
            <w:r>
              <w:t>Обобщение по теме «Северная Америка»</w:t>
            </w:r>
          </w:p>
        </w:tc>
        <w:tc>
          <w:tcPr>
            <w:tcW w:w="2371" w:type="dxa"/>
            <w:gridSpan w:val="3"/>
          </w:tcPr>
          <w:p w:rsidR="00490153" w:rsidRDefault="00490153" w:rsidP="004B683B">
            <w:r>
              <w:t>Воспитание интереса к изучаемому предмету</w:t>
            </w:r>
          </w:p>
        </w:tc>
        <w:tc>
          <w:tcPr>
            <w:tcW w:w="972" w:type="dxa"/>
            <w:gridSpan w:val="2"/>
          </w:tcPr>
          <w:p w:rsidR="00490153" w:rsidRDefault="00490153" w:rsidP="004B683B"/>
        </w:tc>
        <w:tc>
          <w:tcPr>
            <w:tcW w:w="1188" w:type="dxa"/>
            <w:gridSpan w:val="2"/>
          </w:tcPr>
          <w:p w:rsidR="00490153" w:rsidRDefault="00490153" w:rsidP="004B683B">
            <w:r>
              <w:t>тест</w:t>
            </w:r>
          </w:p>
        </w:tc>
        <w:tc>
          <w:tcPr>
            <w:tcW w:w="1080" w:type="dxa"/>
            <w:gridSpan w:val="2"/>
          </w:tcPr>
          <w:p w:rsidR="00490153" w:rsidRDefault="00490153" w:rsidP="004B683B"/>
        </w:tc>
        <w:tc>
          <w:tcPr>
            <w:tcW w:w="1103" w:type="dxa"/>
            <w:gridSpan w:val="2"/>
          </w:tcPr>
          <w:p w:rsidR="00490153" w:rsidRDefault="00490153" w:rsidP="004B683B">
            <w:r>
              <w:t>Обобщ.</w:t>
            </w:r>
          </w:p>
        </w:tc>
      </w:tr>
      <w:tr w:rsidR="00490153" w:rsidTr="00320CA0">
        <w:tblPrEx>
          <w:tblLook w:val="00A0"/>
        </w:tblPrEx>
        <w:tc>
          <w:tcPr>
            <w:tcW w:w="11269" w:type="dxa"/>
            <w:gridSpan w:val="21"/>
          </w:tcPr>
          <w:p w:rsidR="00490153" w:rsidRPr="00097341" w:rsidRDefault="00490153" w:rsidP="00647470">
            <w:pPr>
              <w:jc w:val="center"/>
              <w:rPr>
                <w:b/>
              </w:rPr>
            </w:pPr>
            <w:r>
              <w:rPr>
                <w:b/>
              </w:rPr>
              <w:t>3 четверть- 20 часов</w:t>
            </w:r>
          </w:p>
        </w:tc>
      </w:tr>
      <w:tr w:rsidR="00490153" w:rsidTr="00320CA0">
        <w:tblPrEx>
          <w:tblLook w:val="00A0"/>
        </w:tblPrEx>
        <w:tc>
          <w:tcPr>
            <w:tcW w:w="11269" w:type="dxa"/>
            <w:gridSpan w:val="21"/>
          </w:tcPr>
          <w:p w:rsidR="00490153" w:rsidRPr="00097341" w:rsidRDefault="00490153" w:rsidP="00097341">
            <w:pPr>
              <w:tabs>
                <w:tab w:val="left" w:pos="3030"/>
              </w:tabs>
              <w:rPr>
                <w:b/>
              </w:rPr>
            </w:pPr>
            <w:r>
              <w:rPr>
                <w:b/>
              </w:rPr>
              <w:t>Южная Америка-8 ч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33</w:t>
            </w:r>
          </w:p>
        </w:tc>
        <w:tc>
          <w:tcPr>
            <w:tcW w:w="432" w:type="dxa"/>
          </w:tcPr>
          <w:p w:rsidR="00490153" w:rsidRDefault="00490153" w:rsidP="00E603CF">
            <w:r>
              <w:t>1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15.01.18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A269A">
            <w:r>
              <w:t xml:space="preserve">Географическое положение. </w:t>
            </w:r>
          </w:p>
        </w:tc>
        <w:tc>
          <w:tcPr>
            <w:tcW w:w="2371" w:type="dxa"/>
            <w:gridSpan w:val="3"/>
          </w:tcPr>
          <w:p w:rsidR="00490153" w:rsidRDefault="00490153" w:rsidP="00EA269A">
            <w:r>
              <w:t>К. пространственной ориентировки при работе с картой в процессе нахождения материка и его ГО .</w:t>
            </w:r>
          </w:p>
          <w:p w:rsidR="00490153" w:rsidRDefault="00490153" w:rsidP="00EA269A">
            <w:r>
              <w:t>В. Аккуратности</w:t>
            </w:r>
          </w:p>
        </w:tc>
        <w:tc>
          <w:tcPr>
            <w:tcW w:w="972" w:type="dxa"/>
            <w:gridSpan w:val="2"/>
          </w:tcPr>
          <w:p w:rsidR="00490153" w:rsidRDefault="00490153" w:rsidP="00E603CF">
            <w:r>
              <w:t>Карта</w:t>
            </w:r>
          </w:p>
          <w:p w:rsidR="00490153" w:rsidRDefault="00490153" w:rsidP="00E603CF"/>
        </w:tc>
        <w:tc>
          <w:tcPr>
            <w:tcW w:w="1188" w:type="dxa"/>
            <w:gridSpan w:val="2"/>
          </w:tcPr>
          <w:p w:rsidR="00490153" w:rsidRDefault="00490153" w:rsidP="00E603CF">
            <w:r>
              <w:t>Пр.р- нанесение на к/к ГО Южной Америки</w:t>
            </w:r>
          </w:p>
        </w:tc>
        <w:tc>
          <w:tcPr>
            <w:tcW w:w="1080" w:type="dxa"/>
            <w:gridSpan w:val="2"/>
          </w:tcPr>
          <w:p w:rsidR="00490153" w:rsidRDefault="00490153" w:rsidP="00E603CF">
            <w:r>
              <w:t>Горы-Анды</w:t>
            </w:r>
          </w:p>
          <w:p w:rsidR="00490153" w:rsidRDefault="00490153" w:rsidP="00E603CF">
            <w:r>
              <w:t>Пустыня-Атакама</w:t>
            </w:r>
          </w:p>
          <w:p w:rsidR="00490153" w:rsidRDefault="00490153" w:rsidP="00E603CF"/>
        </w:tc>
        <w:tc>
          <w:tcPr>
            <w:tcW w:w="1103" w:type="dxa"/>
            <w:gridSpan w:val="2"/>
          </w:tcPr>
          <w:p w:rsidR="00490153" w:rsidRDefault="00490153" w:rsidP="00E603CF">
            <w:r>
              <w:t>комб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34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18.01.18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2B3291">
            <w:r>
              <w:t>Острова и полуострова.</w:t>
            </w:r>
          </w:p>
          <w:p w:rsidR="00490153" w:rsidRDefault="00490153" w:rsidP="002B3291">
            <w:r>
              <w:t xml:space="preserve"> Реки и озера</w:t>
            </w:r>
          </w:p>
        </w:tc>
        <w:tc>
          <w:tcPr>
            <w:tcW w:w="2371" w:type="dxa"/>
            <w:gridSpan w:val="3"/>
          </w:tcPr>
          <w:p w:rsidR="00490153" w:rsidRDefault="00490153" w:rsidP="002B3291">
            <w:r>
              <w:t>Познакомить с ГП материка, островами и полуостровами.</w:t>
            </w:r>
          </w:p>
          <w:p w:rsidR="00490153" w:rsidRDefault="00490153" w:rsidP="002B3291">
            <w:r>
              <w:t>Реками и озерами.</w:t>
            </w:r>
          </w:p>
          <w:p w:rsidR="00490153" w:rsidRDefault="00490153" w:rsidP="00EA269A"/>
        </w:tc>
        <w:tc>
          <w:tcPr>
            <w:tcW w:w="972" w:type="dxa"/>
            <w:gridSpan w:val="2"/>
          </w:tcPr>
          <w:p w:rsidR="00490153" w:rsidRDefault="00490153" w:rsidP="00E603CF">
            <w:r>
              <w:t>атлас</w:t>
            </w:r>
          </w:p>
        </w:tc>
        <w:tc>
          <w:tcPr>
            <w:tcW w:w="1188" w:type="dxa"/>
            <w:gridSpan w:val="2"/>
          </w:tcPr>
          <w:p w:rsidR="00490153" w:rsidRDefault="00490153" w:rsidP="00E603CF">
            <w:r>
              <w:t>Работа по карте</w:t>
            </w:r>
          </w:p>
        </w:tc>
        <w:tc>
          <w:tcPr>
            <w:tcW w:w="1080" w:type="dxa"/>
            <w:gridSpan w:val="2"/>
          </w:tcPr>
          <w:p w:rsidR="00490153" w:rsidRDefault="00490153" w:rsidP="00E603CF">
            <w:r>
              <w:t>Река-Амазонка</w:t>
            </w:r>
          </w:p>
        </w:tc>
        <w:tc>
          <w:tcPr>
            <w:tcW w:w="1103" w:type="dxa"/>
            <w:gridSpan w:val="2"/>
          </w:tcPr>
          <w:p w:rsidR="00490153" w:rsidRDefault="00490153" w:rsidP="00E603CF">
            <w:r>
              <w:t>Комб.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35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22.01.18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A269A">
            <w:r>
              <w:t>Климат.</w:t>
            </w:r>
          </w:p>
          <w:p w:rsidR="00490153" w:rsidRDefault="00490153" w:rsidP="00EA269A">
            <w:r>
              <w:t xml:space="preserve"> </w:t>
            </w:r>
          </w:p>
        </w:tc>
        <w:tc>
          <w:tcPr>
            <w:tcW w:w="2371" w:type="dxa"/>
            <w:gridSpan w:val="3"/>
          </w:tcPr>
          <w:p w:rsidR="00490153" w:rsidRDefault="00490153" w:rsidP="00EA269A">
            <w:r>
              <w:t>Познакомить с климатом, разнообразием растительного и животного  мира.</w:t>
            </w:r>
          </w:p>
          <w:p w:rsidR="00490153" w:rsidRDefault="00490153" w:rsidP="00EA269A"/>
        </w:tc>
        <w:tc>
          <w:tcPr>
            <w:tcW w:w="972" w:type="dxa"/>
            <w:gridSpan w:val="2"/>
          </w:tcPr>
          <w:p w:rsidR="00490153" w:rsidRDefault="00490153" w:rsidP="00E603CF">
            <w:r>
              <w:t>Карта</w:t>
            </w:r>
          </w:p>
          <w:p w:rsidR="00490153" w:rsidRDefault="00490153" w:rsidP="00E603CF"/>
        </w:tc>
        <w:tc>
          <w:tcPr>
            <w:tcW w:w="1188" w:type="dxa"/>
            <w:gridSpan w:val="2"/>
          </w:tcPr>
          <w:p w:rsidR="00490153" w:rsidRDefault="00490153" w:rsidP="00E603CF">
            <w:r>
              <w:t>Работа с картой, заполнение таблицы в тетради</w:t>
            </w:r>
          </w:p>
        </w:tc>
        <w:tc>
          <w:tcPr>
            <w:tcW w:w="1080" w:type="dxa"/>
            <w:gridSpan w:val="2"/>
          </w:tcPr>
          <w:p w:rsidR="00490153" w:rsidRDefault="00490153" w:rsidP="00E603CF">
            <w:r>
              <w:t>Сельва,</w:t>
            </w:r>
          </w:p>
          <w:p w:rsidR="00490153" w:rsidRDefault="00490153" w:rsidP="002B3291"/>
        </w:tc>
        <w:tc>
          <w:tcPr>
            <w:tcW w:w="1103" w:type="dxa"/>
            <w:gridSpan w:val="2"/>
          </w:tcPr>
          <w:p w:rsidR="00490153" w:rsidRDefault="00490153" w:rsidP="00E603CF">
            <w:r>
              <w:t>Комб.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36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25.01.18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2B3291">
            <w:r>
              <w:t>Растительный и</w:t>
            </w:r>
          </w:p>
          <w:p w:rsidR="00490153" w:rsidRDefault="00490153" w:rsidP="002B3291">
            <w:r>
              <w:t>животный мир</w:t>
            </w:r>
          </w:p>
        </w:tc>
        <w:tc>
          <w:tcPr>
            <w:tcW w:w="2371" w:type="dxa"/>
            <w:gridSpan w:val="3"/>
          </w:tcPr>
          <w:p w:rsidR="00490153" w:rsidRDefault="00490153" w:rsidP="002B3291">
            <w:r>
              <w:t>К. памяти в процессе запоминания и воспроизведения названий растений и животных Южной Америки</w:t>
            </w:r>
          </w:p>
          <w:p w:rsidR="00490153" w:rsidRDefault="00490153" w:rsidP="002B3291">
            <w:r>
              <w:t>В. мотивации к уроку.</w:t>
            </w:r>
          </w:p>
        </w:tc>
        <w:tc>
          <w:tcPr>
            <w:tcW w:w="972" w:type="dxa"/>
            <w:gridSpan w:val="2"/>
          </w:tcPr>
          <w:p w:rsidR="00490153" w:rsidRDefault="00490153" w:rsidP="00E603CF">
            <w:r>
              <w:t>атлас</w:t>
            </w:r>
          </w:p>
        </w:tc>
        <w:tc>
          <w:tcPr>
            <w:tcW w:w="1188" w:type="dxa"/>
            <w:gridSpan w:val="2"/>
          </w:tcPr>
          <w:p w:rsidR="00490153" w:rsidRDefault="00490153" w:rsidP="00E603CF"/>
        </w:tc>
        <w:tc>
          <w:tcPr>
            <w:tcW w:w="1080" w:type="dxa"/>
            <w:gridSpan w:val="2"/>
          </w:tcPr>
          <w:p w:rsidR="00490153" w:rsidRDefault="00490153" w:rsidP="002B3291">
            <w:r>
              <w:t>Саванны</w:t>
            </w:r>
          </w:p>
          <w:p w:rsidR="00490153" w:rsidRDefault="00490153" w:rsidP="002B3291">
            <w:r>
              <w:t>Бамбук</w:t>
            </w:r>
          </w:p>
          <w:p w:rsidR="00490153" w:rsidRDefault="00490153" w:rsidP="00E603CF"/>
        </w:tc>
        <w:tc>
          <w:tcPr>
            <w:tcW w:w="1103" w:type="dxa"/>
            <w:gridSpan w:val="2"/>
          </w:tcPr>
          <w:p w:rsidR="00490153" w:rsidRDefault="00490153" w:rsidP="00E603CF">
            <w:r>
              <w:t>Комб.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37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29.01.18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A269A">
            <w:r>
              <w:t>Население Южной Америки</w:t>
            </w:r>
          </w:p>
          <w:p w:rsidR="00490153" w:rsidRDefault="00490153" w:rsidP="00EA269A"/>
        </w:tc>
        <w:tc>
          <w:tcPr>
            <w:tcW w:w="2371" w:type="dxa"/>
            <w:gridSpan w:val="3"/>
          </w:tcPr>
          <w:p w:rsidR="00490153" w:rsidRDefault="00490153" w:rsidP="00EA269A">
            <w:r>
              <w:t>Познакомить с народами , населяющими материк и крупными государствами.</w:t>
            </w:r>
          </w:p>
          <w:p w:rsidR="00490153" w:rsidRDefault="00490153" w:rsidP="00EA269A"/>
        </w:tc>
        <w:tc>
          <w:tcPr>
            <w:tcW w:w="972" w:type="dxa"/>
            <w:gridSpan w:val="2"/>
          </w:tcPr>
          <w:p w:rsidR="00490153" w:rsidRDefault="00490153" w:rsidP="00E603CF">
            <w:r>
              <w:t>Карта</w:t>
            </w:r>
          </w:p>
          <w:p w:rsidR="00490153" w:rsidRDefault="00490153" w:rsidP="00E603CF"/>
        </w:tc>
        <w:tc>
          <w:tcPr>
            <w:tcW w:w="1188" w:type="dxa"/>
            <w:gridSpan w:val="2"/>
          </w:tcPr>
          <w:p w:rsidR="00490153" w:rsidRDefault="00490153" w:rsidP="00E603CF">
            <w:r>
              <w:t>Работа с картой, заполнение таблицы в тетради</w:t>
            </w:r>
          </w:p>
        </w:tc>
        <w:tc>
          <w:tcPr>
            <w:tcW w:w="1080" w:type="dxa"/>
            <w:gridSpan w:val="2"/>
          </w:tcPr>
          <w:p w:rsidR="00490153" w:rsidRDefault="00490153" w:rsidP="00E603CF">
            <w:r>
              <w:t>Эмигранты,</w:t>
            </w:r>
          </w:p>
          <w:p w:rsidR="00490153" w:rsidRDefault="00490153" w:rsidP="00E603CF">
            <w:r>
              <w:t>Метисы</w:t>
            </w:r>
          </w:p>
          <w:p w:rsidR="00490153" w:rsidRDefault="00490153" w:rsidP="00E603CF"/>
        </w:tc>
        <w:tc>
          <w:tcPr>
            <w:tcW w:w="1103" w:type="dxa"/>
            <w:gridSpan w:val="2"/>
          </w:tcPr>
          <w:p w:rsidR="00490153" w:rsidRDefault="00490153" w:rsidP="00E603CF">
            <w:r>
              <w:t>Комб.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38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01.02.18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A269A">
            <w:r>
              <w:t>Государства Южной  Америки.</w:t>
            </w:r>
          </w:p>
        </w:tc>
        <w:tc>
          <w:tcPr>
            <w:tcW w:w="2371" w:type="dxa"/>
            <w:gridSpan w:val="3"/>
          </w:tcPr>
          <w:p w:rsidR="00490153" w:rsidRDefault="00490153" w:rsidP="002B3291">
            <w:r>
              <w:t>Р. память и пространственную ориентировку при работе с картой в процессе нахождения государств .</w:t>
            </w:r>
          </w:p>
          <w:p w:rsidR="00490153" w:rsidRDefault="00490153" w:rsidP="002B3291">
            <w:r>
              <w:t>В. прилежания</w:t>
            </w:r>
          </w:p>
        </w:tc>
        <w:tc>
          <w:tcPr>
            <w:tcW w:w="972" w:type="dxa"/>
            <w:gridSpan w:val="2"/>
          </w:tcPr>
          <w:p w:rsidR="00490153" w:rsidRDefault="00490153" w:rsidP="00E603CF">
            <w:r>
              <w:t>атлас</w:t>
            </w:r>
          </w:p>
        </w:tc>
        <w:tc>
          <w:tcPr>
            <w:tcW w:w="1188" w:type="dxa"/>
            <w:gridSpan w:val="2"/>
          </w:tcPr>
          <w:p w:rsidR="00490153" w:rsidRDefault="00490153" w:rsidP="00E603CF"/>
        </w:tc>
        <w:tc>
          <w:tcPr>
            <w:tcW w:w="1080" w:type="dxa"/>
            <w:gridSpan w:val="2"/>
          </w:tcPr>
          <w:p w:rsidR="00490153" w:rsidRDefault="00490153" w:rsidP="002B3291">
            <w:r>
              <w:t>Самбо</w:t>
            </w:r>
          </w:p>
          <w:p w:rsidR="00490153" w:rsidRDefault="00490153" w:rsidP="002B3291">
            <w:r>
              <w:t>мулаты</w:t>
            </w:r>
          </w:p>
        </w:tc>
        <w:tc>
          <w:tcPr>
            <w:tcW w:w="1103" w:type="dxa"/>
            <w:gridSpan w:val="2"/>
          </w:tcPr>
          <w:p w:rsidR="00490153" w:rsidRDefault="00490153" w:rsidP="00E603CF">
            <w:r>
              <w:t>Комб.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39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05.02.18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4B683B">
            <w:r>
              <w:t>Обобщение по теме «Южная Америка»</w:t>
            </w:r>
          </w:p>
        </w:tc>
        <w:tc>
          <w:tcPr>
            <w:tcW w:w="2371" w:type="dxa"/>
            <w:gridSpan w:val="3"/>
          </w:tcPr>
          <w:p w:rsidR="00490153" w:rsidRDefault="00490153" w:rsidP="004B683B">
            <w:r>
              <w:t>Уточнить и закрепить знания по данной теме.</w:t>
            </w:r>
          </w:p>
          <w:p w:rsidR="00490153" w:rsidRDefault="00490153" w:rsidP="004B683B">
            <w:r>
              <w:t>Развивать память, пространственную ориентировку при работе с картой в процессе нахождения ГО.</w:t>
            </w:r>
          </w:p>
          <w:p w:rsidR="00490153" w:rsidRDefault="00490153" w:rsidP="004B683B"/>
        </w:tc>
        <w:tc>
          <w:tcPr>
            <w:tcW w:w="972" w:type="dxa"/>
            <w:gridSpan w:val="2"/>
          </w:tcPr>
          <w:p w:rsidR="00490153" w:rsidRDefault="00490153" w:rsidP="004B683B">
            <w:r>
              <w:t>карта</w:t>
            </w:r>
          </w:p>
        </w:tc>
        <w:tc>
          <w:tcPr>
            <w:tcW w:w="1188" w:type="dxa"/>
            <w:gridSpan w:val="2"/>
          </w:tcPr>
          <w:p w:rsidR="00490153" w:rsidRDefault="00490153" w:rsidP="004B683B">
            <w:r>
              <w:t>Работа с картой</w:t>
            </w:r>
          </w:p>
          <w:p w:rsidR="00490153" w:rsidRDefault="00490153" w:rsidP="004B683B"/>
        </w:tc>
        <w:tc>
          <w:tcPr>
            <w:tcW w:w="1080" w:type="dxa"/>
            <w:gridSpan w:val="2"/>
          </w:tcPr>
          <w:p w:rsidR="00490153" w:rsidRDefault="00490153" w:rsidP="004B683B"/>
        </w:tc>
        <w:tc>
          <w:tcPr>
            <w:tcW w:w="1103" w:type="dxa"/>
            <w:gridSpan w:val="2"/>
          </w:tcPr>
          <w:p w:rsidR="00490153" w:rsidRDefault="00490153" w:rsidP="004B683B">
            <w:r>
              <w:t>Обобщ.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40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00" w:type="dxa"/>
          </w:tcPr>
          <w:p w:rsidR="00490153" w:rsidRPr="00320CA0" w:rsidRDefault="00490153" w:rsidP="00E603CF">
            <w:r w:rsidRPr="00320CA0">
              <w:t>08.</w:t>
            </w:r>
            <w:r>
              <w:rPr>
                <w:lang w:val="en-US"/>
              </w:rPr>
              <w:t>02</w:t>
            </w:r>
            <w:r w:rsidRPr="00320CA0">
              <w:t>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4B683B">
            <w:r>
              <w:t>Обобщение по теме «Южная Америка»</w:t>
            </w:r>
          </w:p>
        </w:tc>
        <w:tc>
          <w:tcPr>
            <w:tcW w:w="2371" w:type="dxa"/>
            <w:gridSpan w:val="3"/>
          </w:tcPr>
          <w:p w:rsidR="00490153" w:rsidRDefault="00490153" w:rsidP="004B683B">
            <w:r>
              <w:t>Воспитание интереса к изучаемому предмету</w:t>
            </w:r>
          </w:p>
        </w:tc>
        <w:tc>
          <w:tcPr>
            <w:tcW w:w="972" w:type="dxa"/>
            <w:gridSpan w:val="2"/>
          </w:tcPr>
          <w:p w:rsidR="00490153" w:rsidRDefault="00490153" w:rsidP="004B683B"/>
        </w:tc>
        <w:tc>
          <w:tcPr>
            <w:tcW w:w="1188" w:type="dxa"/>
            <w:gridSpan w:val="2"/>
          </w:tcPr>
          <w:p w:rsidR="00490153" w:rsidRDefault="00490153" w:rsidP="004B683B">
            <w:r>
              <w:t>тест</w:t>
            </w:r>
          </w:p>
        </w:tc>
        <w:tc>
          <w:tcPr>
            <w:tcW w:w="1080" w:type="dxa"/>
            <w:gridSpan w:val="2"/>
          </w:tcPr>
          <w:p w:rsidR="00490153" w:rsidRDefault="00490153" w:rsidP="004B683B"/>
        </w:tc>
        <w:tc>
          <w:tcPr>
            <w:tcW w:w="1103" w:type="dxa"/>
            <w:gridSpan w:val="2"/>
          </w:tcPr>
          <w:p w:rsidR="00490153" w:rsidRDefault="00490153" w:rsidP="004B683B">
            <w:r>
              <w:t>Обобщ.</w:t>
            </w:r>
          </w:p>
        </w:tc>
      </w:tr>
      <w:tr w:rsidR="00490153" w:rsidTr="00320CA0">
        <w:tblPrEx>
          <w:tblLook w:val="00A0"/>
        </w:tblPrEx>
        <w:tc>
          <w:tcPr>
            <w:tcW w:w="11269" w:type="dxa"/>
            <w:gridSpan w:val="21"/>
          </w:tcPr>
          <w:p w:rsidR="00490153" w:rsidRPr="00097341" w:rsidRDefault="00490153" w:rsidP="00097341">
            <w:pPr>
              <w:tabs>
                <w:tab w:val="left" w:pos="3000"/>
              </w:tabs>
              <w:rPr>
                <w:b/>
              </w:rPr>
            </w:pPr>
            <w:r w:rsidRPr="00385F50">
              <w:rPr>
                <w:b/>
              </w:rPr>
              <w:t xml:space="preserve">Евразия- </w:t>
            </w:r>
            <w:r w:rsidRPr="00320CA0">
              <w:rPr>
                <w:b/>
              </w:rPr>
              <w:t>10</w:t>
            </w:r>
            <w:r w:rsidRPr="00385F50">
              <w:rPr>
                <w:b/>
              </w:rPr>
              <w:t xml:space="preserve"> ч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Pr="00320CA0" w:rsidRDefault="00490153" w:rsidP="00E603CF">
            <w:r w:rsidRPr="00320CA0">
              <w:t>41</w:t>
            </w:r>
          </w:p>
        </w:tc>
        <w:tc>
          <w:tcPr>
            <w:tcW w:w="432" w:type="dxa"/>
          </w:tcPr>
          <w:p w:rsidR="00490153" w:rsidRDefault="00490153" w:rsidP="00E603CF">
            <w:r>
              <w:t>1</w:t>
            </w:r>
          </w:p>
        </w:tc>
        <w:tc>
          <w:tcPr>
            <w:tcW w:w="900" w:type="dxa"/>
          </w:tcPr>
          <w:p w:rsidR="00490153" w:rsidRPr="00320CA0" w:rsidRDefault="00490153" w:rsidP="00E603CF">
            <w:r w:rsidRPr="00320CA0">
              <w:t>12.02.18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A269A">
            <w:r>
              <w:t>ГП. Острова и полуострова</w:t>
            </w:r>
          </w:p>
        </w:tc>
        <w:tc>
          <w:tcPr>
            <w:tcW w:w="2371" w:type="dxa"/>
            <w:gridSpan w:val="3"/>
          </w:tcPr>
          <w:p w:rsidR="00490153" w:rsidRDefault="00490153" w:rsidP="00EA269A">
            <w:r>
              <w:t>Познакомить с ГП материка его природными условиями, реками и озерами.</w:t>
            </w:r>
          </w:p>
          <w:p w:rsidR="00490153" w:rsidRDefault="00490153" w:rsidP="00EA269A"/>
        </w:tc>
        <w:tc>
          <w:tcPr>
            <w:tcW w:w="972" w:type="dxa"/>
            <w:gridSpan w:val="2"/>
          </w:tcPr>
          <w:p w:rsidR="00490153" w:rsidRDefault="00490153" w:rsidP="00EA269A">
            <w:r>
              <w:t>Карта</w:t>
            </w:r>
          </w:p>
          <w:p w:rsidR="00490153" w:rsidRDefault="00490153" w:rsidP="00EA269A"/>
        </w:tc>
        <w:tc>
          <w:tcPr>
            <w:tcW w:w="1188" w:type="dxa"/>
            <w:gridSpan w:val="2"/>
          </w:tcPr>
          <w:p w:rsidR="00490153" w:rsidRDefault="00490153" w:rsidP="00EA269A">
            <w:r>
              <w:t>Работа с картой</w:t>
            </w:r>
          </w:p>
          <w:p w:rsidR="00490153" w:rsidRPr="00097341" w:rsidRDefault="00490153" w:rsidP="00EA269A">
            <w:pPr>
              <w:rPr>
                <w:b/>
              </w:rPr>
            </w:pPr>
          </w:p>
        </w:tc>
        <w:tc>
          <w:tcPr>
            <w:tcW w:w="1080" w:type="dxa"/>
            <w:gridSpan w:val="2"/>
          </w:tcPr>
          <w:p w:rsidR="00490153" w:rsidRDefault="00490153" w:rsidP="00EA269A">
            <w:r>
              <w:t>Евразия</w:t>
            </w:r>
          </w:p>
          <w:p w:rsidR="00490153" w:rsidRDefault="00490153" w:rsidP="00EA269A">
            <w:r>
              <w:t>Фьорды</w:t>
            </w:r>
          </w:p>
          <w:p w:rsidR="00490153" w:rsidRDefault="00490153" w:rsidP="00EA269A">
            <w:r>
              <w:t>Пиренеи</w:t>
            </w:r>
          </w:p>
          <w:p w:rsidR="00490153" w:rsidRDefault="00490153" w:rsidP="00EA269A"/>
        </w:tc>
        <w:tc>
          <w:tcPr>
            <w:tcW w:w="1103" w:type="dxa"/>
            <w:gridSpan w:val="2"/>
          </w:tcPr>
          <w:p w:rsidR="00490153" w:rsidRDefault="00490153" w:rsidP="00EA269A">
            <w:r>
              <w:t>Комб.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432" w:type="dxa"/>
          </w:tcPr>
          <w:p w:rsidR="00490153" w:rsidRPr="00E051E5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15.02.18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A269A">
            <w:r>
              <w:t>Климатические условия материка.</w:t>
            </w:r>
          </w:p>
        </w:tc>
        <w:tc>
          <w:tcPr>
            <w:tcW w:w="2371" w:type="dxa"/>
            <w:gridSpan w:val="3"/>
          </w:tcPr>
          <w:p w:rsidR="00490153" w:rsidRDefault="00490153" w:rsidP="00E051E5">
            <w:r>
              <w:t>Р. пространственную ориентировку при работе с картой в процессе нахождения материка и его ГО.</w:t>
            </w:r>
          </w:p>
          <w:p w:rsidR="00490153" w:rsidRDefault="00490153" w:rsidP="00E051E5">
            <w:r>
              <w:t>В. прилежания</w:t>
            </w:r>
          </w:p>
        </w:tc>
        <w:tc>
          <w:tcPr>
            <w:tcW w:w="972" w:type="dxa"/>
            <w:gridSpan w:val="2"/>
          </w:tcPr>
          <w:p w:rsidR="00490153" w:rsidRDefault="00490153" w:rsidP="00EA269A">
            <w:r>
              <w:t>Атлас</w:t>
            </w:r>
          </w:p>
        </w:tc>
        <w:tc>
          <w:tcPr>
            <w:tcW w:w="1188" w:type="dxa"/>
            <w:gridSpan w:val="2"/>
          </w:tcPr>
          <w:p w:rsidR="00490153" w:rsidRDefault="00490153" w:rsidP="00EA269A">
            <w:r w:rsidRPr="00097341">
              <w:rPr>
                <w:b/>
              </w:rPr>
              <w:t>Пр.р.- обозначение на к/к островов и полуостровов, равнин и гор</w:t>
            </w:r>
          </w:p>
        </w:tc>
        <w:tc>
          <w:tcPr>
            <w:tcW w:w="1080" w:type="dxa"/>
            <w:gridSpan w:val="2"/>
          </w:tcPr>
          <w:p w:rsidR="00490153" w:rsidRDefault="00490153" w:rsidP="00E051E5">
            <w:r>
              <w:t>Карпаты</w:t>
            </w:r>
          </w:p>
          <w:p w:rsidR="00490153" w:rsidRDefault="00490153" w:rsidP="00E051E5">
            <w:r>
              <w:t>Кавказ</w:t>
            </w:r>
          </w:p>
        </w:tc>
        <w:tc>
          <w:tcPr>
            <w:tcW w:w="1103" w:type="dxa"/>
            <w:gridSpan w:val="2"/>
          </w:tcPr>
          <w:p w:rsidR="00490153" w:rsidRDefault="00490153" w:rsidP="00EA269A">
            <w:r>
              <w:t>Комб.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43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19.02.18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A269A">
            <w:r>
              <w:t>Растительный мир</w:t>
            </w:r>
          </w:p>
        </w:tc>
        <w:tc>
          <w:tcPr>
            <w:tcW w:w="2371" w:type="dxa"/>
            <w:gridSpan w:val="3"/>
          </w:tcPr>
          <w:p w:rsidR="00490153" w:rsidRDefault="00490153" w:rsidP="00EA269A">
            <w:r>
              <w:t>Познакомить с разнообразием растительного и животного мира материка.</w:t>
            </w:r>
          </w:p>
          <w:p w:rsidR="00490153" w:rsidRDefault="00490153" w:rsidP="00064476"/>
        </w:tc>
        <w:tc>
          <w:tcPr>
            <w:tcW w:w="972" w:type="dxa"/>
            <w:gridSpan w:val="2"/>
          </w:tcPr>
          <w:p w:rsidR="00490153" w:rsidRDefault="00490153" w:rsidP="00EA269A">
            <w:r>
              <w:t>Карта</w:t>
            </w:r>
          </w:p>
          <w:p w:rsidR="00490153" w:rsidRDefault="00490153" w:rsidP="00EA269A"/>
        </w:tc>
        <w:tc>
          <w:tcPr>
            <w:tcW w:w="1188" w:type="dxa"/>
            <w:gridSpan w:val="2"/>
          </w:tcPr>
          <w:p w:rsidR="00490153" w:rsidRDefault="00490153" w:rsidP="00EA269A">
            <w:r>
              <w:t>Работа с учебником</w:t>
            </w:r>
          </w:p>
          <w:p w:rsidR="00490153" w:rsidRDefault="00490153" w:rsidP="00EA269A"/>
        </w:tc>
        <w:tc>
          <w:tcPr>
            <w:tcW w:w="1080" w:type="dxa"/>
            <w:gridSpan w:val="2"/>
          </w:tcPr>
          <w:p w:rsidR="00490153" w:rsidRDefault="00490153" w:rsidP="00EA269A">
            <w:r>
              <w:t>Искусственные насаждения</w:t>
            </w:r>
          </w:p>
          <w:p w:rsidR="00490153" w:rsidRDefault="00490153" w:rsidP="00EA269A"/>
        </w:tc>
        <w:tc>
          <w:tcPr>
            <w:tcW w:w="1103" w:type="dxa"/>
            <w:gridSpan w:val="2"/>
          </w:tcPr>
          <w:p w:rsidR="00490153" w:rsidRDefault="00490153" w:rsidP="00EA269A">
            <w:r>
              <w:t>Комб.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44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22.02.18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A269A">
            <w:r>
              <w:t>Животный мир материка</w:t>
            </w:r>
          </w:p>
        </w:tc>
        <w:tc>
          <w:tcPr>
            <w:tcW w:w="2371" w:type="dxa"/>
            <w:gridSpan w:val="3"/>
          </w:tcPr>
          <w:p w:rsidR="00490153" w:rsidRDefault="00490153" w:rsidP="00E051E5">
            <w:r>
              <w:t>К. памяти при запоминании и воспроизведении названий растений и животных с опорой на атлас.</w:t>
            </w:r>
          </w:p>
          <w:p w:rsidR="00490153" w:rsidRDefault="00490153" w:rsidP="00E051E5">
            <w:r>
              <w:t xml:space="preserve"> В. аккуратности</w:t>
            </w:r>
          </w:p>
        </w:tc>
        <w:tc>
          <w:tcPr>
            <w:tcW w:w="972" w:type="dxa"/>
            <w:gridSpan w:val="2"/>
          </w:tcPr>
          <w:p w:rsidR="00490153" w:rsidRDefault="00490153" w:rsidP="00EA269A">
            <w:r>
              <w:t>Атлас</w:t>
            </w:r>
          </w:p>
        </w:tc>
        <w:tc>
          <w:tcPr>
            <w:tcW w:w="1188" w:type="dxa"/>
            <w:gridSpan w:val="2"/>
          </w:tcPr>
          <w:p w:rsidR="00490153" w:rsidRDefault="00490153" w:rsidP="00EA269A">
            <w:r>
              <w:t>Заполнение таблицы в тетради-растения и животные материка</w:t>
            </w:r>
          </w:p>
        </w:tc>
        <w:tc>
          <w:tcPr>
            <w:tcW w:w="1080" w:type="dxa"/>
            <w:gridSpan w:val="2"/>
          </w:tcPr>
          <w:p w:rsidR="00490153" w:rsidRDefault="00490153" w:rsidP="00E051E5">
            <w:r>
              <w:t>Тропические и субтропические леса</w:t>
            </w:r>
          </w:p>
          <w:p w:rsidR="00490153" w:rsidRDefault="00490153" w:rsidP="00E051E5">
            <w:r>
              <w:t>Арктические пустыни</w:t>
            </w:r>
          </w:p>
        </w:tc>
        <w:tc>
          <w:tcPr>
            <w:tcW w:w="1103" w:type="dxa"/>
            <w:gridSpan w:val="2"/>
          </w:tcPr>
          <w:p w:rsidR="00490153" w:rsidRDefault="00490153" w:rsidP="00EA269A">
            <w:r>
              <w:t>Комб.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45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26.02.18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A269A">
            <w:r>
              <w:t>Население Евразии</w:t>
            </w:r>
          </w:p>
        </w:tc>
        <w:tc>
          <w:tcPr>
            <w:tcW w:w="2371" w:type="dxa"/>
            <w:gridSpan w:val="3"/>
          </w:tcPr>
          <w:p w:rsidR="00490153" w:rsidRDefault="00490153" w:rsidP="00EA269A">
            <w:r>
              <w:t>Познакомить с национальным составом материка, их хозяйственной деятельностью.</w:t>
            </w:r>
          </w:p>
          <w:p w:rsidR="00490153" w:rsidRDefault="00490153" w:rsidP="00064476"/>
        </w:tc>
        <w:tc>
          <w:tcPr>
            <w:tcW w:w="972" w:type="dxa"/>
            <w:gridSpan w:val="2"/>
          </w:tcPr>
          <w:p w:rsidR="00490153" w:rsidRDefault="00490153" w:rsidP="00EA269A">
            <w:r>
              <w:t>Карта</w:t>
            </w:r>
          </w:p>
          <w:p w:rsidR="00490153" w:rsidRDefault="00490153" w:rsidP="00EA269A"/>
        </w:tc>
        <w:tc>
          <w:tcPr>
            <w:tcW w:w="1188" w:type="dxa"/>
            <w:gridSpan w:val="2"/>
          </w:tcPr>
          <w:p w:rsidR="00490153" w:rsidRDefault="00490153" w:rsidP="00EA269A">
            <w:r>
              <w:t>Работа с учебником</w:t>
            </w:r>
          </w:p>
          <w:p w:rsidR="00490153" w:rsidRDefault="00490153" w:rsidP="00EA269A"/>
        </w:tc>
        <w:tc>
          <w:tcPr>
            <w:tcW w:w="1080" w:type="dxa"/>
            <w:gridSpan w:val="2"/>
          </w:tcPr>
          <w:p w:rsidR="00490153" w:rsidRDefault="00490153" w:rsidP="00EA269A">
            <w:r>
              <w:t>Монголоиды</w:t>
            </w:r>
          </w:p>
          <w:p w:rsidR="00490153" w:rsidRDefault="00490153" w:rsidP="00EA269A">
            <w:r>
              <w:t xml:space="preserve">Европеоидная </w:t>
            </w:r>
          </w:p>
        </w:tc>
        <w:tc>
          <w:tcPr>
            <w:tcW w:w="1103" w:type="dxa"/>
            <w:gridSpan w:val="2"/>
          </w:tcPr>
          <w:p w:rsidR="00490153" w:rsidRDefault="00490153" w:rsidP="00EA269A">
            <w:r>
              <w:t>Комб.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46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01.03.18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A269A">
            <w:r>
              <w:t>Народы Евразии</w:t>
            </w:r>
          </w:p>
        </w:tc>
        <w:tc>
          <w:tcPr>
            <w:tcW w:w="2371" w:type="dxa"/>
            <w:gridSpan w:val="3"/>
          </w:tcPr>
          <w:p w:rsidR="00490153" w:rsidRDefault="00490153" w:rsidP="00E051E5">
            <w:r>
              <w:t>К. памяти в процессе запоминания и воспроизведения названий народностей, населяющих материк.</w:t>
            </w:r>
          </w:p>
          <w:p w:rsidR="00490153" w:rsidRDefault="00490153" w:rsidP="00E051E5">
            <w:r>
              <w:t>В. патриотизма</w:t>
            </w:r>
          </w:p>
        </w:tc>
        <w:tc>
          <w:tcPr>
            <w:tcW w:w="972" w:type="dxa"/>
            <w:gridSpan w:val="2"/>
          </w:tcPr>
          <w:p w:rsidR="00490153" w:rsidRDefault="00490153" w:rsidP="00EA269A">
            <w:r>
              <w:t>Атлас</w:t>
            </w:r>
          </w:p>
        </w:tc>
        <w:tc>
          <w:tcPr>
            <w:tcW w:w="1188" w:type="dxa"/>
            <w:gridSpan w:val="2"/>
          </w:tcPr>
          <w:p w:rsidR="00490153" w:rsidRDefault="00490153" w:rsidP="00EA269A">
            <w:r>
              <w:t>Ответы на вопросы по учебнику</w:t>
            </w:r>
          </w:p>
        </w:tc>
        <w:tc>
          <w:tcPr>
            <w:tcW w:w="1080" w:type="dxa"/>
            <w:gridSpan w:val="2"/>
          </w:tcPr>
          <w:p w:rsidR="00490153" w:rsidRDefault="00490153" w:rsidP="00E051E5">
            <w:r>
              <w:t>раса</w:t>
            </w:r>
          </w:p>
          <w:p w:rsidR="00490153" w:rsidRDefault="00490153" w:rsidP="00E051E5">
            <w:r>
              <w:t>Монархии</w:t>
            </w:r>
          </w:p>
          <w:p w:rsidR="00490153" w:rsidRDefault="00490153" w:rsidP="00E051E5">
            <w:r>
              <w:t>негры</w:t>
            </w:r>
          </w:p>
        </w:tc>
        <w:tc>
          <w:tcPr>
            <w:tcW w:w="1103" w:type="dxa"/>
            <w:gridSpan w:val="2"/>
          </w:tcPr>
          <w:p w:rsidR="00490153" w:rsidRDefault="00490153" w:rsidP="00EA269A">
            <w:r>
              <w:t>Комб.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47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05.03.18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603CF">
            <w:r>
              <w:t>Наш край на карте Евразии</w:t>
            </w:r>
          </w:p>
        </w:tc>
        <w:tc>
          <w:tcPr>
            <w:tcW w:w="2371" w:type="dxa"/>
            <w:gridSpan w:val="3"/>
          </w:tcPr>
          <w:p w:rsidR="00490153" w:rsidRDefault="00490153" w:rsidP="00E603CF">
            <w:r>
              <w:t>Дать представление о ГП нашей местности.</w:t>
            </w:r>
          </w:p>
          <w:p w:rsidR="00490153" w:rsidRDefault="00490153" w:rsidP="00E603CF"/>
        </w:tc>
        <w:tc>
          <w:tcPr>
            <w:tcW w:w="972" w:type="dxa"/>
            <w:gridSpan w:val="2"/>
          </w:tcPr>
          <w:p w:rsidR="00490153" w:rsidRDefault="00490153" w:rsidP="00E603CF">
            <w:r>
              <w:t>карта</w:t>
            </w:r>
          </w:p>
        </w:tc>
        <w:tc>
          <w:tcPr>
            <w:tcW w:w="1188" w:type="dxa"/>
            <w:gridSpan w:val="2"/>
          </w:tcPr>
          <w:p w:rsidR="00490153" w:rsidRDefault="00490153" w:rsidP="00E603CF">
            <w:r>
              <w:t>Работа с картой</w:t>
            </w:r>
          </w:p>
          <w:p w:rsidR="00490153" w:rsidRDefault="00490153" w:rsidP="00E603CF"/>
        </w:tc>
        <w:tc>
          <w:tcPr>
            <w:tcW w:w="1080" w:type="dxa"/>
            <w:gridSpan w:val="2"/>
          </w:tcPr>
          <w:p w:rsidR="00490153" w:rsidRDefault="00490153" w:rsidP="00E603CF"/>
        </w:tc>
        <w:tc>
          <w:tcPr>
            <w:tcW w:w="1103" w:type="dxa"/>
            <w:gridSpan w:val="2"/>
          </w:tcPr>
          <w:p w:rsidR="00490153" w:rsidRDefault="00490153" w:rsidP="00E603CF">
            <w:r>
              <w:t xml:space="preserve">Комб. 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48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12.03.18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603CF">
            <w:r>
              <w:t>Наш край на карте Евразии</w:t>
            </w:r>
          </w:p>
        </w:tc>
        <w:tc>
          <w:tcPr>
            <w:tcW w:w="2371" w:type="dxa"/>
            <w:gridSpan w:val="3"/>
          </w:tcPr>
          <w:p w:rsidR="00490153" w:rsidRDefault="00490153" w:rsidP="00E051E5">
            <w:r>
              <w:t>Р. пространственную ориентировку при работе с картой в процессе нахождения ХМАО.</w:t>
            </w:r>
          </w:p>
          <w:p w:rsidR="00490153" w:rsidRDefault="00490153" w:rsidP="00E051E5">
            <w:r>
              <w:t>В. патриотизма.</w:t>
            </w:r>
          </w:p>
        </w:tc>
        <w:tc>
          <w:tcPr>
            <w:tcW w:w="972" w:type="dxa"/>
            <w:gridSpan w:val="2"/>
          </w:tcPr>
          <w:p w:rsidR="00490153" w:rsidRDefault="00490153" w:rsidP="00E603CF">
            <w:r>
              <w:t>карта</w:t>
            </w:r>
          </w:p>
        </w:tc>
        <w:tc>
          <w:tcPr>
            <w:tcW w:w="1188" w:type="dxa"/>
            <w:gridSpan w:val="2"/>
          </w:tcPr>
          <w:p w:rsidR="00490153" w:rsidRDefault="00490153" w:rsidP="00E051E5">
            <w:r>
              <w:t>Работа с картой</w:t>
            </w:r>
          </w:p>
          <w:p w:rsidR="00490153" w:rsidRDefault="00490153" w:rsidP="00E603CF"/>
        </w:tc>
        <w:tc>
          <w:tcPr>
            <w:tcW w:w="1080" w:type="dxa"/>
            <w:gridSpan w:val="2"/>
          </w:tcPr>
          <w:p w:rsidR="00490153" w:rsidRDefault="00490153" w:rsidP="00E603CF"/>
        </w:tc>
        <w:tc>
          <w:tcPr>
            <w:tcW w:w="1103" w:type="dxa"/>
            <w:gridSpan w:val="2"/>
          </w:tcPr>
          <w:p w:rsidR="00490153" w:rsidRDefault="00490153" w:rsidP="00E603CF">
            <w:r>
              <w:t>Комб.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49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15.03.18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603CF">
            <w:r>
              <w:t>Обобщение по теме: "Евразия"</w:t>
            </w:r>
          </w:p>
        </w:tc>
        <w:tc>
          <w:tcPr>
            <w:tcW w:w="2371" w:type="dxa"/>
            <w:gridSpan w:val="3"/>
          </w:tcPr>
          <w:p w:rsidR="00490153" w:rsidRDefault="00490153" w:rsidP="00E603CF">
            <w:r>
              <w:t>Уточнить и закрепить  знания по данной теме.</w:t>
            </w:r>
          </w:p>
          <w:p w:rsidR="00490153" w:rsidRDefault="00490153" w:rsidP="00E603CF"/>
        </w:tc>
        <w:tc>
          <w:tcPr>
            <w:tcW w:w="972" w:type="dxa"/>
            <w:gridSpan w:val="2"/>
          </w:tcPr>
          <w:p w:rsidR="00490153" w:rsidRDefault="00490153" w:rsidP="00E603CF">
            <w:r>
              <w:t>Карта</w:t>
            </w:r>
          </w:p>
          <w:p w:rsidR="00490153" w:rsidRDefault="00490153" w:rsidP="00E603CF"/>
        </w:tc>
        <w:tc>
          <w:tcPr>
            <w:tcW w:w="1188" w:type="dxa"/>
            <w:gridSpan w:val="2"/>
          </w:tcPr>
          <w:p w:rsidR="00490153" w:rsidRDefault="00490153" w:rsidP="00E603CF">
            <w:r>
              <w:t>Работа по карте</w:t>
            </w:r>
          </w:p>
          <w:p w:rsidR="00490153" w:rsidRDefault="00490153" w:rsidP="00E603CF"/>
        </w:tc>
        <w:tc>
          <w:tcPr>
            <w:tcW w:w="1080" w:type="dxa"/>
            <w:gridSpan w:val="2"/>
          </w:tcPr>
          <w:p w:rsidR="00490153" w:rsidRDefault="00490153" w:rsidP="00E603CF"/>
        </w:tc>
        <w:tc>
          <w:tcPr>
            <w:tcW w:w="1103" w:type="dxa"/>
            <w:gridSpan w:val="2"/>
          </w:tcPr>
          <w:p w:rsidR="00490153" w:rsidRDefault="00490153" w:rsidP="00E603CF">
            <w:r>
              <w:t>Обобщ.</w:t>
            </w:r>
          </w:p>
        </w:tc>
      </w:tr>
      <w:tr w:rsidR="00490153" w:rsidTr="00162123">
        <w:tblPrEx>
          <w:tblLook w:val="00A0"/>
        </w:tblPrEx>
        <w:tc>
          <w:tcPr>
            <w:tcW w:w="11269" w:type="dxa"/>
            <w:gridSpan w:val="21"/>
          </w:tcPr>
          <w:p w:rsidR="00490153" w:rsidRPr="00097341" w:rsidRDefault="00490153" w:rsidP="008D3289">
            <w:pPr>
              <w:jc w:val="center"/>
              <w:rPr>
                <w:b/>
              </w:rPr>
            </w:pPr>
            <w:r>
              <w:rPr>
                <w:b/>
              </w:rPr>
              <w:t>4 четверть-1</w:t>
            </w:r>
            <w:r>
              <w:rPr>
                <w:b/>
                <w:lang w:val="en-US"/>
              </w:rPr>
              <w:t>9</w:t>
            </w:r>
            <w:r w:rsidRPr="00097341">
              <w:rPr>
                <w:b/>
              </w:rPr>
              <w:t xml:space="preserve"> часов.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50</w:t>
            </w:r>
          </w:p>
        </w:tc>
        <w:tc>
          <w:tcPr>
            <w:tcW w:w="432" w:type="dxa"/>
          </w:tcPr>
          <w:p w:rsidR="00490153" w:rsidRPr="00D91AA2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29.03.18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603CF">
            <w:r>
              <w:t>Обобщение по теме: "Евразия"</w:t>
            </w:r>
          </w:p>
        </w:tc>
        <w:tc>
          <w:tcPr>
            <w:tcW w:w="2371" w:type="dxa"/>
            <w:gridSpan w:val="3"/>
          </w:tcPr>
          <w:p w:rsidR="00490153" w:rsidRDefault="00490153" w:rsidP="00E051E5">
            <w:r>
              <w:t>Р. пространственную ориентировку при работе с картой в процессе нахождения  ГО.</w:t>
            </w:r>
          </w:p>
          <w:p w:rsidR="00490153" w:rsidRDefault="00490153" w:rsidP="00E051E5">
            <w:r>
              <w:t>В. прилежания</w:t>
            </w:r>
          </w:p>
        </w:tc>
        <w:tc>
          <w:tcPr>
            <w:tcW w:w="972" w:type="dxa"/>
            <w:gridSpan w:val="2"/>
          </w:tcPr>
          <w:p w:rsidR="00490153" w:rsidRDefault="00490153" w:rsidP="00E603CF">
            <w:r>
              <w:t>атлас</w:t>
            </w:r>
          </w:p>
        </w:tc>
        <w:tc>
          <w:tcPr>
            <w:tcW w:w="1188" w:type="dxa"/>
            <w:gridSpan w:val="2"/>
          </w:tcPr>
          <w:p w:rsidR="00490153" w:rsidRDefault="00490153" w:rsidP="00E603CF">
            <w:r>
              <w:t>Выполнение теста</w:t>
            </w:r>
          </w:p>
        </w:tc>
        <w:tc>
          <w:tcPr>
            <w:tcW w:w="1080" w:type="dxa"/>
            <w:gridSpan w:val="2"/>
          </w:tcPr>
          <w:p w:rsidR="00490153" w:rsidRDefault="00490153" w:rsidP="00E603CF"/>
        </w:tc>
        <w:tc>
          <w:tcPr>
            <w:tcW w:w="1103" w:type="dxa"/>
            <w:gridSpan w:val="2"/>
          </w:tcPr>
          <w:p w:rsidR="00490153" w:rsidRDefault="00490153" w:rsidP="00E603CF">
            <w:r>
              <w:t>Обобщ.</w:t>
            </w:r>
          </w:p>
        </w:tc>
      </w:tr>
      <w:tr w:rsidR="00490153" w:rsidTr="000B487A">
        <w:tblPrEx>
          <w:tblLook w:val="00A0"/>
        </w:tblPrEx>
        <w:tc>
          <w:tcPr>
            <w:tcW w:w="11269" w:type="dxa"/>
            <w:gridSpan w:val="21"/>
          </w:tcPr>
          <w:p w:rsidR="00490153" w:rsidRPr="00097341" w:rsidRDefault="00490153" w:rsidP="008D3289">
            <w:pPr>
              <w:rPr>
                <w:b/>
              </w:rPr>
            </w:pPr>
            <w:r>
              <w:rPr>
                <w:b/>
              </w:rPr>
              <w:t>Государства Зарубежной Европы-</w:t>
            </w:r>
            <w:r>
              <w:rPr>
                <w:b/>
                <w:lang w:val="en-US"/>
              </w:rPr>
              <w:t>10</w:t>
            </w:r>
            <w:r>
              <w:rPr>
                <w:b/>
              </w:rPr>
              <w:t xml:space="preserve"> ч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51</w:t>
            </w:r>
          </w:p>
        </w:tc>
        <w:tc>
          <w:tcPr>
            <w:tcW w:w="432" w:type="dxa"/>
          </w:tcPr>
          <w:p w:rsidR="00490153" w:rsidRDefault="00490153" w:rsidP="00E603CF">
            <w:r>
              <w:t>1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02.04.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603CF">
            <w:r>
              <w:t>Обобщение по теме: "Материки Западного и Восточного полушария"</w:t>
            </w:r>
          </w:p>
        </w:tc>
        <w:tc>
          <w:tcPr>
            <w:tcW w:w="2371" w:type="dxa"/>
            <w:gridSpan w:val="3"/>
          </w:tcPr>
          <w:p w:rsidR="00490153" w:rsidRDefault="00490153" w:rsidP="00EA269A">
            <w:r>
              <w:t>Обобщить и уточнить знания о материках восточного и западного  полушарий.</w:t>
            </w:r>
          </w:p>
          <w:p w:rsidR="00490153" w:rsidRDefault="00490153" w:rsidP="00EA269A"/>
        </w:tc>
        <w:tc>
          <w:tcPr>
            <w:tcW w:w="972" w:type="dxa"/>
            <w:gridSpan w:val="2"/>
          </w:tcPr>
          <w:p w:rsidR="00490153" w:rsidRDefault="00490153" w:rsidP="00EA269A">
            <w:r>
              <w:t>Карта</w:t>
            </w:r>
          </w:p>
          <w:p w:rsidR="00490153" w:rsidRDefault="00490153" w:rsidP="00EA269A"/>
        </w:tc>
        <w:tc>
          <w:tcPr>
            <w:tcW w:w="1188" w:type="dxa"/>
            <w:gridSpan w:val="2"/>
          </w:tcPr>
          <w:p w:rsidR="00490153" w:rsidRDefault="00490153" w:rsidP="00EA269A">
            <w:r>
              <w:t>Работа по карте</w:t>
            </w:r>
          </w:p>
          <w:p w:rsidR="00490153" w:rsidRDefault="00490153" w:rsidP="00EA269A"/>
        </w:tc>
        <w:tc>
          <w:tcPr>
            <w:tcW w:w="1080" w:type="dxa"/>
            <w:gridSpan w:val="2"/>
          </w:tcPr>
          <w:p w:rsidR="00490153" w:rsidRDefault="00490153" w:rsidP="00E603CF"/>
        </w:tc>
        <w:tc>
          <w:tcPr>
            <w:tcW w:w="1103" w:type="dxa"/>
            <w:gridSpan w:val="2"/>
          </w:tcPr>
          <w:p w:rsidR="00490153" w:rsidRDefault="00490153" w:rsidP="00E603CF">
            <w:r>
              <w:t>Обобщ.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52</w:t>
            </w:r>
          </w:p>
        </w:tc>
        <w:tc>
          <w:tcPr>
            <w:tcW w:w="432" w:type="dxa"/>
          </w:tcPr>
          <w:p w:rsidR="00490153" w:rsidRPr="003A4857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05.04.18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603CF">
            <w:r>
              <w:t>Обобщение по теме: "Материки Западного и Восточного полушария"</w:t>
            </w:r>
          </w:p>
        </w:tc>
        <w:tc>
          <w:tcPr>
            <w:tcW w:w="2371" w:type="dxa"/>
            <w:gridSpan w:val="3"/>
          </w:tcPr>
          <w:p w:rsidR="00490153" w:rsidRDefault="00490153" w:rsidP="00E051E5">
            <w:r>
              <w:t>Р. пространственную ориентировку при работе с картой в процессе нахождения материка и его ГО.</w:t>
            </w:r>
          </w:p>
          <w:p w:rsidR="00490153" w:rsidRDefault="00490153" w:rsidP="00E051E5">
            <w:r>
              <w:t>В. прилежания</w:t>
            </w:r>
          </w:p>
        </w:tc>
        <w:tc>
          <w:tcPr>
            <w:tcW w:w="972" w:type="dxa"/>
            <w:gridSpan w:val="2"/>
          </w:tcPr>
          <w:p w:rsidR="00490153" w:rsidRDefault="00490153" w:rsidP="00EA269A">
            <w:r>
              <w:t>атлас</w:t>
            </w:r>
          </w:p>
        </w:tc>
        <w:tc>
          <w:tcPr>
            <w:tcW w:w="1188" w:type="dxa"/>
            <w:gridSpan w:val="2"/>
          </w:tcPr>
          <w:p w:rsidR="00490153" w:rsidRDefault="00490153" w:rsidP="00EA269A">
            <w:r>
              <w:t>Выполнение теста</w:t>
            </w:r>
          </w:p>
        </w:tc>
        <w:tc>
          <w:tcPr>
            <w:tcW w:w="1080" w:type="dxa"/>
            <w:gridSpan w:val="2"/>
          </w:tcPr>
          <w:p w:rsidR="00490153" w:rsidRDefault="00490153" w:rsidP="00E603CF"/>
        </w:tc>
        <w:tc>
          <w:tcPr>
            <w:tcW w:w="1103" w:type="dxa"/>
            <w:gridSpan w:val="2"/>
          </w:tcPr>
          <w:p w:rsidR="00490153" w:rsidRDefault="00490153" w:rsidP="00E603CF">
            <w:r>
              <w:t>Обобщ.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53</w:t>
            </w:r>
          </w:p>
        </w:tc>
        <w:tc>
          <w:tcPr>
            <w:tcW w:w="432" w:type="dxa"/>
          </w:tcPr>
          <w:p w:rsidR="00490153" w:rsidRPr="003A4857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09.04.18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603CF">
            <w:r>
              <w:t>Государства Западной Европы.</w:t>
            </w:r>
          </w:p>
          <w:p w:rsidR="00490153" w:rsidRDefault="00490153" w:rsidP="00E603CF"/>
        </w:tc>
        <w:tc>
          <w:tcPr>
            <w:tcW w:w="2371" w:type="dxa"/>
            <w:gridSpan w:val="3"/>
          </w:tcPr>
          <w:p w:rsidR="00490153" w:rsidRDefault="00490153" w:rsidP="00E603CF">
            <w:r>
              <w:t>Познакомить с государствами западной Европы.</w:t>
            </w:r>
          </w:p>
          <w:p w:rsidR="00490153" w:rsidRDefault="00490153" w:rsidP="00E603CF"/>
        </w:tc>
        <w:tc>
          <w:tcPr>
            <w:tcW w:w="972" w:type="dxa"/>
            <w:gridSpan w:val="2"/>
          </w:tcPr>
          <w:p w:rsidR="00490153" w:rsidRDefault="00490153" w:rsidP="00E603CF">
            <w:r>
              <w:t xml:space="preserve">Карта </w:t>
            </w:r>
          </w:p>
        </w:tc>
        <w:tc>
          <w:tcPr>
            <w:tcW w:w="1188" w:type="dxa"/>
            <w:gridSpan w:val="2"/>
          </w:tcPr>
          <w:p w:rsidR="00490153" w:rsidRDefault="00490153" w:rsidP="00E603CF">
            <w:r>
              <w:t>Работа с картой</w:t>
            </w:r>
          </w:p>
          <w:p w:rsidR="00490153" w:rsidRPr="00097341" w:rsidRDefault="00490153" w:rsidP="00E603CF">
            <w:pPr>
              <w:rPr>
                <w:b/>
              </w:rPr>
            </w:pPr>
          </w:p>
        </w:tc>
        <w:tc>
          <w:tcPr>
            <w:tcW w:w="1080" w:type="dxa"/>
            <w:gridSpan w:val="2"/>
          </w:tcPr>
          <w:p w:rsidR="00490153" w:rsidRDefault="00490153" w:rsidP="00E603CF">
            <w:r>
              <w:t>Лондон</w:t>
            </w:r>
          </w:p>
          <w:p w:rsidR="00490153" w:rsidRDefault="00490153" w:rsidP="00E603CF">
            <w:r>
              <w:t>Париж</w:t>
            </w:r>
          </w:p>
          <w:p w:rsidR="00490153" w:rsidRDefault="00490153" w:rsidP="00E603CF">
            <w:r>
              <w:t>Берлин</w:t>
            </w:r>
          </w:p>
          <w:p w:rsidR="00490153" w:rsidRDefault="00490153" w:rsidP="00E603CF">
            <w:r>
              <w:t>Французы</w:t>
            </w:r>
          </w:p>
          <w:p w:rsidR="00490153" w:rsidRDefault="00490153" w:rsidP="00470F3E"/>
        </w:tc>
        <w:tc>
          <w:tcPr>
            <w:tcW w:w="1103" w:type="dxa"/>
            <w:gridSpan w:val="2"/>
          </w:tcPr>
          <w:p w:rsidR="00490153" w:rsidRDefault="00490153" w:rsidP="00E603CF">
            <w:r>
              <w:t>Сообщ.</w:t>
            </w:r>
          </w:p>
          <w:p w:rsidR="00490153" w:rsidRDefault="00490153" w:rsidP="00E603CF">
            <w:r>
              <w:t>нов.зн-й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54</w:t>
            </w:r>
          </w:p>
        </w:tc>
        <w:tc>
          <w:tcPr>
            <w:tcW w:w="432" w:type="dxa"/>
          </w:tcPr>
          <w:p w:rsidR="00490153" w:rsidRPr="003A4857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12.04.18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603CF">
            <w:r>
              <w:t>Великобритания, Франция, Германия</w:t>
            </w:r>
          </w:p>
        </w:tc>
        <w:tc>
          <w:tcPr>
            <w:tcW w:w="2371" w:type="dxa"/>
            <w:gridSpan w:val="3"/>
          </w:tcPr>
          <w:p w:rsidR="00490153" w:rsidRDefault="00490153" w:rsidP="00470F3E">
            <w:r>
              <w:t>Р. пространственную ориентировку при работе с картой в процессе нахождения государств и их столиц.</w:t>
            </w:r>
          </w:p>
          <w:p w:rsidR="00490153" w:rsidRDefault="00490153" w:rsidP="00470F3E">
            <w:r>
              <w:t>В. аккуратности</w:t>
            </w:r>
          </w:p>
        </w:tc>
        <w:tc>
          <w:tcPr>
            <w:tcW w:w="972" w:type="dxa"/>
            <w:gridSpan w:val="2"/>
          </w:tcPr>
          <w:p w:rsidR="00490153" w:rsidRDefault="00490153" w:rsidP="00E603CF">
            <w:r>
              <w:t>атлас</w:t>
            </w:r>
          </w:p>
        </w:tc>
        <w:tc>
          <w:tcPr>
            <w:tcW w:w="1188" w:type="dxa"/>
            <w:gridSpan w:val="2"/>
          </w:tcPr>
          <w:p w:rsidR="00490153" w:rsidRDefault="00490153" w:rsidP="00E603CF">
            <w:r w:rsidRPr="00097341">
              <w:rPr>
                <w:b/>
              </w:rPr>
              <w:t>Пр.р-нанесение на к/к государств и их столиц.</w:t>
            </w:r>
          </w:p>
        </w:tc>
        <w:tc>
          <w:tcPr>
            <w:tcW w:w="1080" w:type="dxa"/>
            <w:gridSpan w:val="2"/>
          </w:tcPr>
          <w:p w:rsidR="00490153" w:rsidRDefault="00490153" w:rsidP="00470F3E">
            <w:r>
              <w:t>Англичане</w:t>
            </w:r>
          </w:p>
          <w:p w:rsidR="00490153" w:rsidRDefault="00490153" w:rsidP="00470F3E">
            <w:r>
              <w:t>Шотландцы</w:t>
            </w:r>
          </w:p>
          <w:p w:rsidR="00490153" w:rsidRDefault="00490153" w:rsidP="00470F3E">
            <w:r>
              <w:t>Немцы</w:t>
            </w:r>
          </w:p>
          <w:p w:rsidR="00490153" w:rsidRDefault="00490153" w:rsidP="00E603CF"/>
        </w:tc>
        <w:tc>
          <w:tcPr>
            <w:tcW w:w="1103" w:type="dxa"/>
            <w:gridSpan w:val="2"/>
          </w:tcPr>
          <w:p w:rsidR="00490153" w:rsidRDefault="00490153" w:rsidP="00470F3E">
            <w:r>
              <w:t>Сообщ.</w:t>
            </w:r>
          </w:p>
          <w:p w:rsidR="00490153" w:rsidRDefault="00490153" w:rsidP="00470F3E">
            <w:r>
              <w:t>нов.зн-й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55</w:t>
            </w:r>
          </w:p>
        </w:tc>
        <w:tc>
          <w:tcPr>
            <w:tcW w:w="432" w:type="dxa"/>
          </w:tcPr>
          <w:p w:rsidR="00490153" w:rsidRPr="003A4857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16.04.18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603CF">
            <w:r>
              <w:t>Государства Южной Европы.</w:t>
            </w:r>
          </w:p>
          <w:p w:rsidR="00490153" w:rsidRDefault="00490153" w:rsidP="00E603CF"/>
        </w:tc>
        <w:tc>
          <w:tcPr>
            <w:tcW w:w="2371" w:type="dxa"/>
            <w:gridSpan w:val="3"/>
          </w:tcPr>
          <w:p w:rsidR="00490153" w:rsidRDefault="00490153" w:rsidP="00EA269A">
            <w:r>
              <w:t>Познакомить с государствами южной Европы.</w:t>
            </w:r>
          </w:p>
          <w:p w:rsidR="00490153" w:rsidRDefault="00490153" w:rsidP="00EA269A"/>
        </w:tc>
        <w:tc>
          <w:tcPr>
            <w:tcW w:w="972" w:type="dxa"/>
            <w:gridSpan w:val="2"/>
          </w:tcPr>
          <w:p w:rsidR="00490153" w:rsidRDefault="00490153" w:rsidP="00EA269A">
            <w:r>
              <w:t xml:space="preserve">Карта </w:t>
            </w:r>
          </w:p>
        </w:tc>
        <w:tc>
          <w:tcPr>
            <w:tcW w:w="1188" w:type="dxa"/>
            <w:gridSpan w:val="2"/>
          </w:tcPr>
          <w:p w:rsidR="00490153" w:rsidRDefault="00490153" w:rsidP="00EA269A">
            <w:r>
              <w:t>Работа с картой</w:t>
            </w:r>
          </w:p>
          <w:p w:rsidR="00490153" w:rsidRPr="00097341" w:rsidRDefault="00490153" w:rsidP="00EA269A">
            <w:pPr>
              <w:rPr>
                <w:b/>
              </w:rPr>
            </w:pPr>
          </w:p>
        </w:tc>
        <w:tc>
          <w:tcPr>
            <w:tcW w:w="1080" w:type="dxa"/>
            <w:gridSpan w:val="2"/>
          </w:tcPr>
          <w:p w:rsidR="00490153" w:rsidRDefault="00490153" w:rsidP="00123AC9">
            <w:r>
              <w:t>Рим</w:t>
            </w:r>
          </w:p>
          <w:p w:rsidR="00490153" w:rsidRDefault="00490153" w:rsidP="00123AC9">
            <w:r>
              <w:t>Итальянцы</w:t>
            </w:r>
          </w:p>
          <w:p w:rsidR="00490153" w:rsidRDefault="00490153" w:rsidP="00123AC9"/>
        </w:tc>
        <w:tc>
          <w:tcPr>
            <w:tcW w:w="1103" w:type="dxa"/>
            <w:gridSpan w:val="2"/>
          </w:tcPr>
          <w:p w:rsidR="00490153" w:rsidRDefault="00490153" w:rsidP="00E603CF">
            <w:r>
              <w:t xml:space="preserve">Комб. 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56</w:t>
            </w:r>
          </w:p>
        </w:tc>
        <w:tc>
          <w:tcPr>
            <w:tcW w:w="432" w:type="dxa"/>
          </w:tcPr>
          <w:p w:rsidR="00490153" w:rsidRPr="003A4857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19.04.18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603CF">
            <w:r>
              <w:t>Испания, Италия, Греция</w:t>
            </w:r>
          </w:p>
        </w:tc>
        <w:tc>
          <w:tcPr>
            <w:tcW w:w="2371" w:type="dxa"/>
            <w:gridSpan w:val="3"/>
          </w:tcPr>
          <w:p w:rsidR="00490153" w:rsidRDefault="00490153" w:rsidP="00470F3E">
            <w:r>
              <w:t>Р. Пространственную ориентировку при работе с картой в процессе нахождения государств и их столиц.</w:t>
            </w:r>
          </w:p>
          <w:p w:rsidR="00490153" w:rsidRDefault="00490153" w:rsidP="00470F3E">
            <w:r>
              <w:t>В. Аккуратности</w:t>
            </w:r>
          </w:p>
        </w:tc>
        <w:tc>
          <w:tcPr>
            <w:tcW w:w="972" w:type="dxa"/>
            <w:gridSpan w:val="2"/>
          </w:tcPr>
          <w:p w:rsidR="00490153" w:rsidRDefault="00490153" w:rsidP="00EA269A">
            <w:r>
              <w:t>атлас</w:t>
            </w:r>
          </w:p>
        </w:tc>
        <w:tc>
          <w:tcPr>
            <w:tcW w:w="1188" w:type="dxa"/>
            <w:gridSpan w:val="2"/>
          </w:tcPr>
          <w:p w:rsidR="00490153" w:rsidRDefault="00490153" w:rsidP="00EA269A">
            <w:r w:rsidRPr="00097341">
              <w:rPr>
                <w:b/>
              </w:rPr>
              <w:t>Пр.р-нанесение на к/к государств и их столиц.</w:t>
            </w:r>
          </w:p>
        </w:tc>
        <w:tc>
          <w:tcPr>
            <w:tcW w:w="1080" w:type="dxa"/>
            <w:gridSpan w:val="2"/>
          </w:tcPr>
          <w:p w:rsidR="00490153" w:rsidRDefault="00490153" w:rsidP="00470F3E">
            <w:r>
              <w:t>Афины</w:t>
            </w:r>
          </w:p>
          <w:p w:rsidR="00490153" w:rsidRDefault="00490153" w:rsidP="00470F3E">
            <w:r>
              <w:t>Греки,</w:t>
            </w:r>
          </w:p>
          <w:p w:rsidR="00490153" w:rsidRDefault="00490153" w:rsidP="00470F3E">
            <w:r>
              <w:t>Мадрид</w:t>
            </w:r>
          </w:p>
          <w:p w:rsidR="00490153" w:rsidRDefault="00490153" w:rsidP="00470F3E">
            <w:r>
              <w:t>Испанцы</w:t>
            </w:r>
          </w:p>
        </w:tc>
        <w:tc>
          <w:tcPr>
            <w:tcW w:w="1103" w:type="dxa"/>
            <w:gridSpan w:val="2"/>
          </w:tcPr>
          <w:p w:rsidR="00490153" w:rsidRDefault="00490153" w:rsidP="00E603CF">
            <w:r>
              <w:t xml:space="preserve">Комб. 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57</w:t>
            </w:r>
          </w:p>
        </w:tc>
        <w:tc>
          <w:tcPr>
            <w:tcW w:w="432" w:type="dxa"/>
          </w:tcPr>
          <w:p w:rsidR="00490153" w:rsidRPr="003A4857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23.04.18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603CF">
            <w:r>
              <w:t>Государства Северной Европы.</w:t>
            </w:r>
          </w:p>
        </w:tc>
        <w:tc>
          <w:tcPr>
            <w:tcW w:w="2371" w:type="dxa"/>
            <w:gridSpan w:val="3"/>
          </w:tcPr>
          <w:p w:rsidR="00490153" w:rsidRDefault="00490153" w:rsidP="00EA269A">
            <w:r>
              <w:t>Познакомить с государствами северной Европы.</w:t>
            </w:r>
          </w:p>
          <w:p w:rsidR="00490153" w:rsidRDefault="00490153" w:rsidP="00EA269A"/>
        </w:tc>
        <w:tc>
          <w:tcPr>
            <w:tcW w:w="972" w:type="dxa"/>
            <w:gridSpan w:val="2"/>
          </w:tcPr>
          <w:p w:rsidR="00490153" w:rsidRDefault="00490153" w:rsidP="00EA269A">
            <w:r>
              <w:t xml:space="preserve">Карта </w:t>
            </w:r>
          </w:p>
        </w:tc>
        <w:tc>
          <w:tcPr>
            <w:tcW w:w="1188" w:type="dxa"/>
            <w:gridSpan w:val="2"/>
          </w:tcPr>
          <w:p w:rsidR="00490153" w:rsidRDefault="00490153" w:rsidP="00EA269A">
            <w:r>
              <w:t>Работа с картой</w:t>
            </w:r>
          </w:p>
          <w:p w:rsidR="00490153" w:rsidRPr="00097341" w:rsidRDefault="00490153" w:rsidP="00EA269A">
            <w:pPr>
              <w:rPr>
                <w:b/>
              </w:rPr>
            </w:pPr>
          </w:p>
        </w:tc>
        <w:tc>
          <w:tcPr>
            <w:tcW w:w="1080" w:type="dxa"/>
            <w:gridSpan w:val="2"/>
          </w:tcPr>
          <w:p w:rsidR="00490153" w:rsidRDefault="00490153" w:rsidP="00E603CF">
            <w:r>
              <w:t>Осло</w:t>
            </w:r>
          </w:p>
          <w:p w:rsidR="00490153" w:rsidRDefault="00490153" w:rsidP="00E603CF">
            <w:r>
              <w:t>Стокгольм</w:t>
            </w:r>
          </w:p>
          <w:p w:rsidR="00490153" w:rsidRDefault="00490153" w:rsidP="00E603CF">
            <w:r>
              <w:t>Хельсинки</w:t>
            </w:r>
          </w:p>
          <w:p w:rsidR="00490153" w:rsidRDefault="00490153" w:rsidP="00E603CF">
            <w:r>
              <w:t>Шведы</w:t>
            </w:r>
          </w:p>
          <w:p w:rsidR="00490153" w:rsidRDefault="00490153" w:rsidP="00E603CF"/>
          <w:p w:rsidR="00490153" w:rsidRDefault="00490153" w:rsidP="00E603CF"/>
        </w:tc>
        <w:tc>
          <w:tcPr>
            <w:tcW w:w="1103" w:type="dxa"/>
            <w:gridSpan w:val="2"/>
          </w:tcPr>
          <w:p w:rsidR="00490153" w:rsidRDefault="00490153" w:rsidP="00E603CF">
            <w:r>
              <w:t>Комб.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58</w:t>
            </w:r>
          </w:p>
        </w:tc>
        <w:tc>
          <w:tcPr>
            <w:tcW w:w="432" w:type="dxa"/>
          </w:tcPr>
          <w:p w:rsidR="00490153" w:rsidRPr="003A4857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26.04.18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603CF">
            <w:r>
              <w:t>Швеция, Финляндия, Норвегия</w:t>
            </w:r>
          </w:p>
        </w:tc>
        <w:tc>
          <w:tcPr>
            <w:tcW w:w="2371" w:type="dxa"/>
            <w:gridSpan w:val="3"/>
          </w:tcPr>
          <w:p w:rsidR="00490153" w:rsidRDefault="00490153" w:rsidP="00470F3E">
            <w:r>
              <w:t>Р. пространственную ориентировку при работе с картой в процессе нахождения государств и их столиц.</w:t>
            </w:r>
          </w:p>
          <w:p w:rsidR="00490153" w:rsidRDefault="00490153" w:rsidP="00470F3E">
            <w:r>
              <w:t>В. аккуратности</w:t>
            </w:r>
          </w:p>
        </w:tc>
        <w:tc>
          <w:tcPr>
            <w:tcW w:w="972" w:type="dxa"/>
            <w:gridSpan w:val="2"/>
          </w:tcPr>
          <w:p w:rsidR="00490153" w:rsidRDefault="00490153" w:rsidP="00EA269A">
            <w:r>
              <w:t>атлас</w:t>
            </w:r>
          </w:p>
        </w:tc>
        <w:tc>
          <w:tcPr>
            <w:tcW w:w="1188" w:type="dxa"/>
            <w:gridSpan w:val="2"/>
          </w:tcPr>
          <w:p w:rsidR="00490153" w:rsidRDefault="00490153" w:rsidP="00EA269A">
            <w:r w:rsidRPr="00097341">
              <w:rPr>
                <w:b/>
              </w:rPr>
              <w:t>Пр.р-нанесение на к/к государств и их столиц.</w:t>
            </w:r>
          </w:p>
        </w:tc>
        <w:tc>
          <w:tcPr>
            <w:tcW w:w="1080" w:type="dxa"/>
            <w:gridSpan w:val="2"/>
          </w:tcPr>
          <w:p w:rsidR="00490153" w:rsidRDefault="00490153" w:rsidP="00470F3E">
            <w:r>
              <w:t>Норвежцы</w:t>
            </w:r>
          </w:p>
          <w:p w:rsidR="00490153" w:rsidRDefault="00490153" w:rsidP="00470F3E">
            <w:r>
              <w:t>Фины</w:t>
            </w:r>
          </w:p>
        </w:tc>
        <w:tc>
          <w:tcPr>
            <w:tcW w:w="1103" w:type="dxa"/>
            <w:gridSpan w:val="2"/>
          </w:tcPr>
          <w:p w:rsidR="00490153" w:rsidRDefault="00490153" w:rsidP="00E603CF">
            <w:r>
              <w:t>Комб.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59</w:t>
            </w:r>
          </w:p>
        </w:tc>
        <w:tc>
          <w:tcPr>
            <w:tcW w:w="432" w:type="dxa"/>
          </w:tcPr>
          <w:p w:rsidR="00490153" w:rsidRPr="003A4857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30.04.18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603CF">
            <w:r>
              <w:t>Государства Восточной Европы:</w:t>
            </w:r>
          </w:p>
          <w:p w:rsidR="00490153" w:rsidRDefault="00490153" w:rsidP="00E603CF">
            <w:r>
              <w:t>Польша, Румыния.</w:t>
            </w:r>
          </w:p>
        </w:tc>
        <w:tc>
          <w:tcPr>
            <w:tcW w:w="2371" w:type="dxa"/>
            <w:gridSpan w:val="3"/>
          </w:tcPr>
          <w:p w:rsidR="00490153" w:rsidRDefault="00490153" w:rsidP="00491E63">
            <w:r>
              <w:t>Познакомить с государствами восточной Европы.</w:t>
            </w:r>
          </w:p>
          <w:p w:rsidR="00490153" w:rsidRDefault="00490153" w:rsidP="00491E63"/>
        </w:tc>
        <w:tc>
          <w:tcPr>
            <w:tcW w:w="972" w:type="dxa"/>
            <w:gridSpan w:val="2"/>
          </w:tcPr>
          <w:p w:rsidR="00490153" w:rsidRDefault="00490153" w:rsidP="00E603CF">
            <w:r>
              <w:t>Карта</w:t>
            </w:r>
          </w:p>
          <w:p w:rsidR="00490153" w:rsidRDefault="00490153" w:rsidP="00E603CF"/>
        </w:tc>
        <w:tc>
          <w:tcPr>
            <w:tcW w:w="1188" w:type="dxa"/>
            <w:gridSpan w:val="2"/>
          </w:tcPr>
          <w:p w:rsidR="00490153" w:rsidRDefault="00490153" w:rsidP="00491E63">
            <w:r>
              <w:t>Работа с картой</w:t>
            </w:r>
          </w:p>
          <w:p w:rsidR="00490153" w:rsidRDefault="00490153" w:rsidP="00491E63"/>
        </w:tc>
        <w:tc>
          <w:tcPr>
            <w:tcW w:w="1080" w:type="dxa"/>
            <w:gridSpan w:val="2"/>
          </w:tcPr>
          <w:p w:rsidR="00490153" w:rsidRDefault="00490153" w:rsidP="00E603CF">
            <w:r>
              <w:t>София</w:t>
            </w:r>
          </w:p>
          <w:p w:rsidR="00490153" w:rsidRDefault="00490153" w:rsidP="00E603CF">
            <w:r>
              <w:t>Варшава</w:t>
            </w:r>
          </w:p>
          <w:p w:rsidR="00490153" w:rsidRDefault="00490153" w:rsidP="00E603CF">
            <w:r>
              <w:t>Бухарест</w:t>
            </w:r>
          </w:p>
          <w:p w:rsidR="00490153" w:rsidRDefault="00490153" w:rsidP="00E603CF"/>
        </w:tc>
        <w:tc>
          <w:tcPr>
            <w:tcW w:w="1103" w:type="dxa"/>
            <w:gridSpan w:val="2"/>
          </w:tcPr>
          <w:p w:rsidR="00490153" w:rsidRDefault="00490153" w:rsidP="00E603CF">
            <w:r>
              <w:t>Комб.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60</w:t>
            </w:r>
          </w:p>
        </w:tc>
        <w:tc>
          <w:tcPr>
            <w:tcW w:w="432" w:type="dxa"/>
          </w:tcPr>
          <w:p w:rsidR="00490153" w:rsidRPr="003A4857" w:rsidRDefault="00490153" w:rsidP="00E603CF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0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03.05.18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470F3E">
            <w:r>
              <w:t>Болгария, Венгрия,Чехия.</w:t>
            </w:r>
          </w:p>
          <w:p w:rsidR="00490153" w:rsidRDefault="00490153" w:rsidP="00470F3E">
            <w:r>
              <w:t>Белоруссия, Украина, Молдавия</w:t>
            </w:r>
          </w:p>
        </w:tc>
        <w:tc>
          <w:tcPr>
            <w:tcW w:w="2371" w:type="dxa"/>
            <w:gridSpan w:val="3"/>
          </w:tcPr>
          <w:p w:rsidR="00490153" w:rsidRDefault="00490153" w:rsidP="00470F3E">
            <w:r>
              <w:t>Р. пространственную ориентировку при работе с картой в процессе нахождения государств и их столиц.</w:t>
            </w:r>
          </w:p>
          <w:p w:rsidR="00490153" w:rsidRDefault="00490153" w:rsidP="00470F3E">
            <w:r>
              <w:t>В. аккуратности</w:t>
            </w:r>
          </w:p>
        </w:tc>
        <w:tc>
          <w:tcPr>
            <w:tcW w:w="972" w:type="dxa"/>
            <w:gridSpan w:val="2"/>
          </w:tcPr>
          <w:p w:rsidR="00490153" w:rsidRDefault="00490153" w:rsidP="00E603CF">
            <w:r>
              <w:t>атлас</w:t>
            </w:r>
          </w:p>
        </w:tc>
        <w:tc>
          <w:tcPr>
            <w:tcW w:w="1188" w:type="dxa"/>
            <w:gridSpan w:val="2"/>
          </w:tcPr>
          <w:p w:rsidR="00490153" w:rsidRDefault="00490153" w:rsidP="00491E63">
            <w:r w:rsidRPr="00097341">
              <w:rPr>
                <w:b/>
              </w:rPr>
              <w:t>Пр.р-нанесение на к/к государств и их столиц.</w:t>
            </w:r>
          </w:p>
        </w:tc>
        <w:tc>
          <w:tcPr>
            <w:tcW w:w="1080" w:type="dxa"/>
            <w:gridSpan w:val="2"/>
          </w:tcPr>
          <w:p w:rsidR="00490153" w:rsidRDefault="00490153" w:rsidP="00470F3E">
            <w:r>
              <w:t>Будапешт</w:t>
            </w:r>
          </w:p>
          <w:p w:rsidR="00490153" w:rsidRDefault="00490153" w:rsidP="00470F3E">
            <w:r>
              <w:t>Прага</w:t>
            </w:r>
          </w:p>
          <w:p w:rsidR="00490153" w:rsidRDefault="00490153" w:rsidP="00470F3E">
            <w:r>
              <w:t>Поляки</w:t>
            </w:r>
          </w:p>
          <w:p w:rsidR="00490153" w:rsidRDefault="00490153" w:rsidP="00470F3E">
            <w:r>
              <w:t>Венгры</w:t>
            </w:r>
          </w:p>
          <w:p w:rsidR="00490153" w:rsidRDefault="00490153" w:rsidP="00470F3E">
            <w:r>
              <w:t>Чехи</w:t>
            </w:r>
          </w:p>
          <w:p w:rsidR="00490153" w:rsidRDefault="00490153" w:rsidP="00470F3E">
            <w:r>
              <w:t>Румыны</w:t>
            </w:r>
          </w:p>
        </w:tc>
        <w:tc>
          <w:tcPr>
            <w:tcW w:w="1103" w:type="dxa"/>
            <w:gridSpan w:val="2"/>
          </w:tcPr>
          <w:p w:rsidR="00490153" w:rsidRDefault="00490153" w:rsidP="00E603CF">
            <w:r>
              <w:t xml:space="preserve">Комб. </w:t>
            </w:r>
          </w:p>
        </w:tc>
      </w:tr>
      <w:tr w:rsidR="00490153" w:rsidTr="00320CA0">
        <w:tblPrEx>
          <w:tblLook w:val="00A0"/>
        </w:tblPrEx>
        <w:tc>
          <w:tcPr>
            <w:tcW w:w="11269" w:type="dxa"/>
            <w:gridSpan w:val="21"/>
          </w:tcPr>
          <w:p w:rsidR="00490153" w:rsidRPr="00097341" w:rsidRDefault="00490153" w:rsidP="00E603CF">
            <w:pPr>
              <w:rPr>
                <w:b/>
              </w:rPr>
            </w:pPr>
            <w:r>
              <w:rPr>
                <w:b/>
              </w:rPr>
              <w:t>Государства Ближнего зарубежья-</w:t>
            </w:r>
            <w:r>
              <w:rPr>
                <w:b/>
                <w:lang w:val="en-US"/>
              </w:rPr>
              <w:t>8</w:t>
            </w:r>
            <w:r>
              <w:rPr>
                <w:b/>
              </w:rPr>
              <w:t xml:space="preserve"> </w:t>
            </w:r>
            <w:r w:rsidRPr="00097341">
              <w:rPr>
                <w:b/>
              </w:rPr>
              <w:t>ч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61</w:t>
            </w:r>
          </w:p>
        </w:tc>
        <w:tc>
          <w:tcPr>
            <w:tcW w:w="432" w:type="dxa"/>
          </w:tcPr>
          <w:p w:rsidR="00490153" w:rsidRDefault="00490153" w:rsidP="00E603CF">
            <w:r>
              <w:t>1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07.05.18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603CF">
            <w:r>
              <w:t>Государства Балтии.</w:t>
            </w:r>
          </w:p>
        </w:tc>
        <w:tc>
          <w:tcPr>
            <w:tcW w:w="2371" w:type="dxa"/>
            <w:gridSpan w:val="3"/>
          </w:tcPr>
          <w:p w:rsidR="00490153" w:rsidRDefault="00490153" w:rsidP="00E603CF">
            <w:r>
              <w:t>Познакомить с государствами Балтии.</w:t>
            </w:r>
          </w:p>
          <w:p w:rsidR="00490153" w:rsidRDefault="00490153" w:rsidP="00E603CF"/>
        </w:tc>
        <w:tc>
          <w:tcPr>
            <w:tcW w:w="972" w:type="dxa"/>
            <w:gridSpan w:val="2"/>
          </w:tcPr>
          <w:p w:rsidR="00490153" w:rsidRDefault="00490153" w:rsidP="00E603CF">
            <w:r>
              <w:t>Карта</w:t>
            </w:r>
          </w:p>
          <w:p w:rsidR="00490153" w:rsidRDefault="00490153" w:rsidP="00E603CF"/>
        </w:tc>
        <w:tc>
          <w:tcPr>
            <w:tcW w:w="1188" w:type="dxa"/>
            <w:gridSpan w:val="2"/>
          </w:tcPr>
          <w:p w:rsidR="00490153" w:rsidRDefault="00490153" w:rsidP="00E603CF">
            <w:r>
              <w:t>Работа с картой</w:t>
            </w:r>
          </w:p>
          <w:p w:rsidR="00490153" w:rsidRPr="00097341" w:rsidRDefault="00490153" w:rsidP="00E603CF">
            <w:pPr>
              <w:rPr>
                <w:b/>
              </w:rPr>
            </w:pPr>
          </w:p>
        </w:tc>
        <w:tc>
          <w:tcPr>
            <w:tcW w:w="1080" w:type="dxa"/>
            <w:gridSpan w:val="2"/>
          </w:tcPr>
          <w:p w:rsidR="00490153" w:rsidRDefault="00490153" w:rsidP="00E603CF">
            <w:r>
              <w:t>Таллин</w:t>
            </w:r>
          </w:p>
          <w:p w:rsidR="00490153" w:rsidRDefault="00490153" w:rsidP="00E603CF">
            <w:r>
              <w:t>Вильнюс</w:t>
            </w:r>
          </w:p>
          <w:p w:rsidR="00490153" w:rsidRDefault="00490153" w:rsidP="00E603CF">
            <w:r>
              <w:t>Рига</w:t>
            </w:r>
          </w:p>
          <w:p w:rsidR="00490153" w:rsidRDefault="00490153" w:rsidP="00E603CF"/>
        </w:tc>
        <w:tc>
          <w:tcPr>
            <w:tcW w:w="1103" w:type="dxa"/>
            <w:gridSpan w:val="2"/>
          </w:tcPr>
          <w:p w:rsidR="00490153" w:rsidRDefault="00490153" w:rsidP="00E603CF">
            <w:r>
              <w:t>Комб.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62</w:t>
            </w:r>
          </w:p>
        </w:tc>
        <w:tc>
          <w:tcPr>
            <w:tcW w:w="432" w:type="dxa"/>
          </w:tcPr>
          <w:p w:rsidR="00490153" w:rsidRPr="003A4857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10.05.18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603CF">
            <w:r>
              <w:t>Эстония, Латвия, Литва</w:t>
            </w:r>
          </w:p>
        </w:tc>
        <w:tc>
          <w:tcPr>
            <w:tcW w:w="2371" w:type="dxa"/>
            <w:gridSpan w:val="3"/>
          </w:tcPr>
          <w:p w:rsidR="00490153" w:rsidRDefault="00490153" w:rsidP="00470F3E">
            <w:r>
              <w:t>Р. память в процессе запоминания и воспроизведения государств и их столиц.</w:t>
            </w:r>
          </w:p>
          <w:p w:rsidR="00490153" w:rsidRDefault="00490153" w:rsidP="00470F3E">
            <w:r>
              <w:t>В. прилежания</w:t>
            </w:r>
          </w:p>
        </w:tc>
        <w:tc>
          <w:tcPr>
            <w:tcW w:w="972" w:type="dxa"/>
            <w:gridSpan w:val="2"/>
          </w:tcPr>
          <w:p w:rsidR="00490153" w:rsidRDefault="00490153" w:rsidP="00E603CF">
            <w:r>
              <w:t>атлас</w:t>
            </w:r>
          </w:p>
        </w:tc>
        <w:tc>
          <w:tcPr>
            <w:tcW w:w="1188" w:type="dxa"/>
            <w:gridSpan w:val="2"/>
          </w:tcPr>
          <w:p w:rsidR="00490153" w:rsidRDefault="00490153" w:rsidP="00E603CF">
            <w:r w:rsidRPr="00097341">
              <w:rPr>
                <w:b/>
              </w:rPr>
              <w:t>Пр.р- нанесение на к/к государств и их столиц</w:t>
            </w:r>
          </w:p>
        </w:tc>
        <w:tc>
          <w:tcPr>
            <w:tcW w:w="1080" w:type="dxa"/>
            <w:gridSpan w:val="2"/>
          </w:tcPr>
          <w:p w:rsidR="00490153" w:rsidRDefault="00490153" w:rsidP="00470F3E">
            <w:r>
              <w:t>Эстонцы</w:t>
            </w:r>
          </w:p>
          <w:p w:rsidR="00490153" w:rsidRDefault="00490153" w:rsidP="00470F3E">
            <w:r>
              <w:t>Латыши</w:t>
            </w:r>
          </w:p>
          <w:p w:rsidR="00490153" w:rsidRDefault="00490153" w:rsidP="00470F3E">
            <w:r>
              <w:t>Литовцы</w:t>
            </w:r>
          </w:p>
        </w:tc>
        <w:tc>
          <w:tcPr>
            <w:tcW w:w="1103" w:type="dxa"/>
            <w:gridSpan w:val="2"/>
          </w:tcPr>
          <w:p w:rsidR="00490153" w:rsidRDefault="00490153" w:rsidP="00E603CF">
            <w:r>
              <w:t xml:space="preserve">Комб. 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63</w:t>
            </w:r>
          </w:p>
        </w:tc>
        <w:tc>
          <w:tcPr>
            <w:tcW w:w="432" w:type="dxa"/>
          </w:tcPr>
          <w:p w:rsidR="00490153" w:rsidRPr="003A4857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14.05.18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603CF">
            <w:r>
              <w:t>Государства Закавказья.</w:t>
            </w:r>
          </w:p>
        </w:tc>
        <w:tc>
          <w:tcPr>
            <w:tcW w:w="2371" w:type="dxa"/>
            <w:gridSpan w:val="3"/>
          </w:tcPr>
          <w:p w:rsidR="00490153" w:rsidRDefault="00490153" w:rsidP="00EA269A">
            <w:r>
              <w:t>Познакомить с государствами Закавказья.</w:t>
            </w:r>
          </w:p>
          <w:p w:rsidR="00490153" w:rsidRDefault="00490153" w:rsidP="00EA269A"/>
        </w:tc>
        <w:tc>
          <w:tcPr>
            <w:tcW w:w="972" w:type="dxa"/>
            <w:gridSpan w:val="2"/>
          </w:tcPr>
          <w:p w:rsidR="00490153" w:rsidRDefault="00490153" w:rsidP="00EA269A">
            <w:r>
              <w:t>Карта</w:t>
            </w:r>
          </w:p>
          <w:p w:rsidR="00490153" w:rsidRDefault="00490153" w:rsidP="00EA269A"/>
        </w:tc>
        <w:tc>
          <w:tcPr>
            <w:tcW w:w="1188" w:type="dxa"/>
            <w:gridSpan w:val="2"/>
          </w:tcPr>
          <w:p w:rsidR="00490153" w:rsidRDefault="00490153" w:rsidP="00EA269A">
            <w:r>
              <w:t>Работа с картой</w:t>
            </w:r>
          </w:p>
          <w:p w:rsidR="00490153" w:rsidRPr="00097341" w:rsidRDefault="00490153" w:rsidP="00EA269A">
            <w:pPr>
              <w:rPr>
                <w:b/>
              </w:rPr>
            </w:pPr>
          </w:p>
        </w:tc>
        <w:tc>
          <w:tcPr>
            <w:tcW w:w="1080" w:type="dxa"/>
            <w:gridSpan w:val="2"/>
          </w:tcPr>
          <w:p w:rsidR="00490153" w:rsidRDefault="00490153" w:rsidP="00E603CF">
            <w:r>
              <w:t>Баку</w:t>
            </w:r>
          </w:p>
          <w:p w:rsidR="00490153" w:rsidRDefault="00490153" w:rsidP="00E603CF">
            <w:r>
              <w:t>Ереван</w:t>
            </w:r>
          </w:p>
          <w:p w:rsidR="00490153" w:rsidRDefault="00490153" w:rsidP="00470F3E"/>
        </w:tc>
        <w:tc>
          <w:tcPr>
            <w:tcW w:w="1103" w:type="dxa"/>
            <w:gridSpan w:val="2"/>
          </w:tcPr>
          <w:p w:rsidR="00490153" w:rsidRDefault="00490153" w:rsidP="00E603CF">
            <w:r>
              <w:t>комб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64</w:t>
            </w:r>
          </w:p>
        </w:tc>
        <w:tc>
          <w:tcPr>
            <w:tcW w:w="432" w:type="dxa"/>
          </w:tcPr>
          <w:p w:rsidR="00490153" w:rsidRPr="003A4857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17.05.18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603CF">
            <w:r>
              <w:t>Грузия, Армения, Азербайджан.</w:t>
            </w:r>
          </w:p>
        </w:tc>
        <w:tc>
          <w:tcPr>
            <w:tcW w:w="2371" w:type="dxa"/>
            <w:gridSpan w:val="3"/>
          </w:tcPr>
          <w:p w:rsidR="00490153" w:rsidRDefault="00490153" w:rsidP="00470F3E">
            <w:r>
              <w:t>Р. память в процессе запоминания и воспроизведения государств и их столиц.</w:t>
            </w:r>
          </w:p>
          <w:p w:rsidR="00490153" w:rsidRDefault="00490153" w:rsidP="00470F3E">
            <w:r>
              <w:t>В. прилежания.</w:t>
            </w:r>
          </w:p>
        </w:tc>
        <w:tc>
          <w:tcPr>
            <w:tcW w:w="972" w:type="dxa"/>
            <w:gridSpan w:val="2"/>
          </w:tcPr>
          <w:p w:rsidR="00490153" w:rsidRDefault="00490153" w:rsidP="00EA269A">
            <w:r>
              <w:t>атлас</w:t>
            </w:r>
          </w:p>
        </w:tc>
        <w:tc>
          <w:tcPr>
            <w:tcW w:w="1188" w:type="dxa"/>
            <w:gridSpan w:val="2"/>
          </w:tcPr>
          <w:p w:rsidR="00490153" w:rsidRDefault="00490153" w:rsidP="00EA269A">
            <w:r w:rsidRPr="00097341">
              <w:rPr>
                <w:b/>
              </w:rPr>
              <w:t>Пр.р- нанесение на к/к государств и их столиц</w:t>
            </w:r>
          </w:p>
        </w:tc>
        <w:tc>
          <w:tcPr>
            <w:tcW w:w="1080" w:type="dxa"/>
            <w:gridSpan w:val="2"/>
          </w:tcPr>
          <w:p w:rsidR="00490153" w:rsidRDefault="00490153" w:rsidP="00470F3E">
            <w:r>
              <w:t>Тбилиси</w:t>
            </w:r>
          </w:p>
          <w:p w:rsidR="00490153" w:rsidRDefault="00490153" w:rsidP="00470F3E">
            <w:r>
              <w:t>Армяне</w:t>
            </w:r>
          </w:p>
          <w:p w:rsidR="00490153" w:rsidRDefault="00490153" w:rsidP="00470F3E">
            <w:r>
              <w:t>Азербайджанцы</w:t>
            </w:r>
          </w:p>
          <w:p w:rsidR="00490153" w:rsidRDefault="00490153" w:rsidP="00470F3E">
            <w:r>
              <w:t>Грузины</w:t>
            </w:r>
          </w:p>
          <w:p w:rsidR="00490153" w:rsidRDefault="00490153" w:rsidP="00E603CF"/>
        </w:tc>
        <w:tc>
          <w:tcPr>
            <w:tcW w:w="1103" w:type="dxa"/>
            <w:gridSpan w:val="2"/>
          </w:tcPr>
          <w:p w:rsidR="00490153" w:rsidRDefault="00490153" w:rsidP="00E603CF">
            <w:r>
              <w:t xml:space="preserve">Комб. 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65</w:t>
            </w:r>
          </w:p>
        </w:tc>
        <w:tc>
          <w:tcPr>
            <w:tcW w:w="432" w:type="dxa"/>
          </w:tcPr>
          <w:p w:rsidR="00490153" w:rsidRPr="003A4857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21.05.18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603CF">
            <w:r>
              <w:t>Государства Центральной Азии:</w:t>
            </w:r>
          </w:p>
          <w:p w:rsidR="00490153" w:rsidRDefault="00490153" w:rsidP="00E603CF">
            <w:r>
              <w:t>Казахстан.</w:t>
            </w:r>
          </w:p>
        </w:tc>
        <w:tc>
          <w:tcPr>
            <w:tcW w:w="2371" w:type="dxa"/>
            <w:gridSpan w:val="3"/>
          </w:tcPr>
          <w:p w:rsidR="00490153" w:rsidRDefault="00490153" w:rsidP="00E603CF">
            <w:r>
              <w:t>Познакомить с государствами Центральной Азии.</w:t>
            </w:r>
          </w:p>
          <w:p w:rsidR="00490153" w:rsidRDefault="00490153" w:rsidP="00E603CF"/>
        </w:tc>
        <w:tc>
          <w:tcPr>
            <w:tcW w:w="972" w:type="dxa"/>
            <w:gridSpan w:val="2"/>
          </w:tcPr>
          <w:p w:rsidR="00490153" w:rsidRDefault="00490153" w:rsidP="00E603CF">
            <w:r>
              <w:t>Карта</w:t>
            </w:r>
          </w:p>
          <w:p w:rsidR="00490153" w:rsidRDefault="00490153" w:rsidP="00E603CF">
            <w:r>
              <w:t>атлас</w:t>
            </w:r>
          </w:p>
        </w:tc>
        <w:tc>
          <w:tcPr>
            <w:tcW w:w="1188" w:type="dxa"/>
            <w:gridSpan w:val="2"/>
          </w:tcPr>
          <w:p w:rsidR="00490153" w:rsidRDefault="00490153" w:rsidP="00EA269A">
            <w:r>
              <w:t>Работа с картой</w:t>
            </w:r>
          </w:p>
          <w:p w:rsidR="00490153" w:rsidRDefault="00490153" w:rsidP="00EA269A"/>
        </w:tc>
        <w:tc>
          <w:tcPr>
            <w:tcW w:w="1080" w:type="dxa"/>
            <w:gridSpan w:val="2"/>
          </w:tcPr>
          <w:p w:rsidR="00490153" w:rsidRDefault="00490153" w:rsidP="00E603CF">
            <w:r>
              <w:t>Астана</w:t>
            </w:r>
          </w:p>
          <w:p w:rsidR="00490153" w:rsidRDefault="00490153" w:rsidP="00E603CF">
            <w:r>
              <w:t>Ашхабад</w:t>
            </w:r>
          </w:p>
          <w:p w:rsidR="00490153" w:rsidRDefault="00490153" w:rsidP="00E603CF">
            <w:r>
              <w:t>Душанбе</w:t>
            </w:r>
          </w:p>
          <w:p w:rsidR="00490153" w:rsidRDefault="00490153" w:rsidP="00E603CF"/>
        </w:tc>
        <w:tc>
          <w:tcPr>
            <w:tcW w:w="1103" w:type="dxa"/>
            <w:gridSpan w:val="2"/>
          </w:tcPr>
          <w:p w:rsidR="00490153" w:rsidRDefault="00490153" w:rsidP="00E603CF">
            <w:r>
              <w:t>Комб.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66</w:t>
            </w:r>
          </w:p>
        </w:tc>
        <w:tc>
          <w:tcPr>
            <w:tcW w:w="432" w:type="dxa"/>
          </w:tcPr>
          <w:p w:rsidR="00490153" w:rsidRPr="003A4857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24.05.18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687D9B">
            <w:r>
              <w:t xml:space="preserve">Таджикистан, Киргизия, Туркмения, </w:t>
            </w:r>
          </w:p>
          <w:p w:rsidR="00490153" w:rsidRDefault="00490153" w:rsidP="00687D9B">
            <w:r>
              <w:t>Узбекистан</w:t>
            </w:r>
          </w:p>
        </w:tc>
        <w:tc>
          <w:tcPr>
            <w:tcW w:w="2371" w:type="dxa"/>
            <w:gridSpan w:val="3"/>
          </w:tcPr>
          <w:p w:rsidR="00490153" w:rsidRDefault="00490153" w:rsidP="00687D9B">
            <w:r>
              <w:t>Р. память в процессе запоминания и воспроизведения названий государств и их столиц.</w:t>
            </w:r>
          </w:p>
          <w:p w:rsidR="00490153" w:rsidRDefault="00490153" w:rsidP="00687D9B">
            <w:r>
              <w:t>В. прилежания</w:t>
            </w:r>
          </w:p>
        </w:tc>
        <w:tc>
          <w:tcPr>
            <w:tcW w:w="972" w:type="dxa"/>
            <w:gridSpan w:val="2"/>
          </w:tcPr>
          <w:p w:rsidR="00490153" w:rsidRDefault="00490153" w:rsidP="00E603CF"/>
        </w:tc>
        <w:tc>
          <w:tcPr>
            <w:tcW w:w="1188" w:type="dxa"/>
            <w:gridSpan w:val="2"/>
          </w:tcPr>
          <w:p w:rsidR="00490153" w:rsidRDefault="00490153" w:rsidP="00EA269A">
            <w:r w:rsidRPr="00097341">
              <w:rPr>
                <w:b/>
              </w:rPr>
              <w:t>Пр.р- нанесение на к/к государств и их столиц</w:t>
            </w:r>
          </w:p>
        </w:tc>
        <w:tc>
          <w:tcPr>
            <w:tcW w:w="1080" w:type="dxa"/>
            <w:gridSpan w:val="2"/>
          </w:tcPr>
          <w:p w:rsidR="00490153" w:rsidRDefault="00490153" w:rsidP="00687D9B">
            <w:r>
              <w:t>Бишкек</w:t>
            </w:r>
          </w:p>
          <w:p w:rsidR="00490153" w:rsidRDefault="00490153" w:rsidP="00687D9B">
            <w:r>
              <w:t>Ташкент</w:t>
            </w:r>
          </w:p>
          <w:p w:rsidR="00490153" w:rsidRDefault="00490153" w:rsidP="00687D9B">
            <w:r>
              <w:t>Киргизы</w:t>
            </w:r>
          </w:p>
          <w:p w:rsidR="00490153" w:rsidRDefault="00490153" w:rsidP="00687D9B">
            <w:r>
              <w:t>Узбеки</w:t>
            </w:r>
          </w:p>
          <w:p w:rsidR="00490153" w:rsidRDefault="00490153" w:rsidP="00687D9B">
            <w:r>
              <w:t>Казахи</w:t>
            </w:r>
          </w:p>
          <w:p w:rsidR="00490153" w:rsidRDefault="00490153" w:rsidP="00687D9B">
            <w:r>
              <w:t>Туркмены</w:t>
            </w:r>
          </w:p>
          <w:p w:rsidR="00490153" w:rsidRDefault="00490153" w:rsidP="00687D9B">
            <w:r>
              <w:t>Таджики</w:t>
            </w:r>
          </w:p>
        </w:tc>
        <w:tc>
          <w:tcPr>
            <w:tcW w:w="1103" w:type="dxa"/>
            <w:gridSpan w:val="2"/>
          </w:tcPr>
          <w:p w:rsidR="00490153" w:rsidRDefault="00490153" w:rsidP="00E603CF">
            <w:r>
              <w:t xml:space="preserve">Комб. 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67</w:t>
            </w:r>
          </w:p>
        </w:tc>
        <w:tc>
          <w:tcPr>
            <w:tcW w:w="432" w:type="dxa"/>
          </w:tcPr>
          <w:p w:rsidR="00490153" w:rsidRPr="003A4857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28.05.18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603CF">
            <w:r>
              <w:t>Контрольная работа за год</w:t>
            </w:r>
          </w:p>
        </w:tc>
        <w:tc>
          <w:tcPr>
            <w:tcW w:w="2371" w:type="dxa"/>
            <w:gridSpan w:val="3"/>
          </w:tcPr>
          <w:p w:rsidR="00490153" w:rsidRDefault="00490153" w:rsidP="00E603CF">
            <w:r>
              <w:t>Проверить знания, полученные в течении года</w:t>
            </w:r>
          </w:p>
        </w:tc>
        <w:tc>
          <w:tcPr>
            <w:tcW w:w="972" w:type="dxa"/>
            <w:gridSpan w:val="2"/>
          </w:tcPr>
          <w:p w:rsidR="00490153" w:rsidRDefault="00490153" w:rsidP="00E603CF"/>
        </w:tc>
        <w:tc>
          <w:tcPr>
            <w:tcW w:w="1188" w:type="dxa"/>
            <w:gridSpan w:val="2"/>
          </w:tcPr>
          <w:p w:rsidR="00490153" w:rsidRDefault="00490153" w:rsidP="00EA269A">
            <w:r>
              <w:t>тест</w:t>
            </w:r>
          </w:p>
        </w:tc>
        <w:tc>
          <w:tcPr>
            <w:tcW w:w="1080" w:type="dxa"/>
            <w:gridSpan w:val="2"/>
          </w:tcPr>
          <w:p w:rsidR="00490153" w:rsidRDefault="00490153" w:rsidP="00E603CF"/>
        </w:tc>
        <w:tc>
          <w:tcPr>
            <w:tcW w:w="1103" w:type="dxa"/>
            <w:gridSpan w:val="2"/>
          </w:tcPr>
          <w:p w:rsidR="00490153" w:rsidRDefault="00490153" w:rsidP="00E603CF">
            <w:r>
              <w:t>К.р.</w:t>
            </w:r>
          </w:p>
        </w:tc>
      </w:tr>
      <w:tr w:rsidR="00490153" w:rsidTr="00320CA0">
        <w:tblPrEx>
          <w:tblLook w:val="00A0"/>
        </w:tblPrEx>
        <w:tc>
          <w:tcPr>
            <w:tcW w:w="468" w:type="dxa"/>
          </w:tcPr>
          <w:p w:rsidR="00490153" w:rsidRDefault="00490153" w:rsidP="00E603CF">
            <w:r>
              <w:t>68</w:t>
            </w:r>
          </w:p>
        </w:tc>
        <w:tc>
          <w:tcPr>
            <w:tcW w:w="432" w:type="dxa"/>
          </w:tcPr>
          <w:p w:rsidR="00490153" w:rsidRPr="003A4857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00" w:type="dxa"/>
          </w:tcPr>
          <w:p w:rsidR="00490153" w:rsidRPr="00320CA0" w:rsidRDefault="00490153" w:rsidP="00E603CF">
            <w:pPr>
              <w:rPr>
                <w:lang w:val="en-US"/>
              </w:rPr>
            </w:pPr>
            <w:r>
              <w:rPr>
                <w:lang w:val="en-US"/>
              </w:rPr>
              <w:t>31.05.18</w:t>
            </w:r>
          </w:p>
        </w:tc>
        <w:tc>
          <w:tcPr>
            <w:tcW w:w="869" w:type="dxa"/>
            <w:gridSpan w:val="2"/>
          </w:tcPr>
          <w:p w:rsidR="00490153" w:rsidRDefault="00490153" w:rsidP="00E603CF"/>
        </w:tc>
        <w:tc>
          <w:tcPr>
            <w:tcW w:w="1886" w:type="dxa"/>
            <w:gridSpan w:val="5"/>
          </w:tcPr>
          <w:p w:rsidR="00490153" w:rsidRDefault="00490153" w:rsidP="00E603CF">
            <w:r>
              <w:t>Работа над ошибками</w:t>
            </w:r>
          </w:p>
        </w:tc>
        <w:tc>
          <w:tcPr>
            <w:tcW w:w="2371" w:type="dxa"/>
            <w:gridSpan w:val="3"/>
          </w:tcPr>
          <w:p w:rsidR="00490153" w:rsidRDefault="00490153" w:rsidP="00E603CF">
            <w:r>
              <w:t>Повторить знания, полученные в течении года</w:t>
            </w:r>
          </w:p>
        </w:tc>
        <w:tc>
          <w:tcPr>
            <w:tcW w:w="972" w:type="dxa"/>
            <w:gridSpan w:val="2"/>
          </w:tcPr>
          <w:p w:rsidR="00490153" w:rsidRDefault="00490153" w:rsidP="00E603CF"/>
        </w:tc>
        <w:tc>
          <w:tcPr>
            <w:tcW w:w="1188" w:type="dxa"/>
            <w:gridSpan w:val="2"/>
          </w:tcPr>
          <w:p w:rsidR="00490153" w:rsidRDefault="00490153" w:rsidP="00EA269A">
            <w:r>
              <w:t>беседа</w:t>
            </w:r>
          </w:p>
        </w:tc>
        <w:tc>
          <w:tcPr>
            <w:tcW w:w="1080" w:type="dxa"/>
            <w:gridSpan w:val="2"/>
          </w:tcPr>
          <w:p w:rsidR="00490153" w:rsidRDefault="00490153" w:rsidP="00E603CF"/>
        </w:tc>
        <w:tc>
          <w:tcPr>
            <w:tcW w:w="1103" w:type="dxa"/>
            <w:gridSpan w:val="2"/>
          </w:tcPr>
          <w:p w:rsidR="00490153" w:rsidRDefault="00490153" w:rsidP="00E603CF"/>
        </w:tc>
      </w:tr>
    </w:tbl>
    <w:p w:rsidR="00490153" w:rsidRPr="006942BD" w:rsidRDefault="00490153" w:rsidP="00E603CF"/>
    <w:p w:rsidR="00490153" w:rsidRDefault="00490153" w:rsidP="00E603CF">
      <w:pPr>
        <w:rPr>
          <w:sz w:val="28"/>
          <w:szCs w:val="28"/>
        </w:rPr>
      </w:pPr>
    </w:p>
    <w:p w:rsidR="00490153" w:rsidRDefault="00490153" w:rsidP="00E603CF">
      <w:pPr>
        <w:rPr>
          <w:sz w:val="28"/>
          <w:szCs w:val="28"/>
        </w:rPr>
      </w:pPr>
    </w:p>
    <w:p w:rsidR="00490153" w:rsidRDefault="00490153" w:rsidP="00E603CF">
      <w:pPr>
        <w:rPr>
          <w:sz w:val="28"/>
          <w:szCs w:val="28"/>
        </w:rPr>
      </w:pPr>
    </w:p>
    <w:p w:rsidR="00490153" w:rsidRDefault="00490153" w:rsidP="00E603CF">
      <w:pPr>
        <w:rPr>
          <w:sz w:val="28"/>
          <w:szCs w:val="28"/>
        </w:rPr>
      </w:pPr>
    </w:p>
    <w:p w:rsidR="00490153" w:rsidRDefault="00490153" w:rsidP="00E603CF">
      <w:pPr>
        <w:rPr>
          <w:sz w:val="28"/>
          <w:szCs w:val="28"/>
        </w:rPr>
      </w:pPr>
    </w:p>
    <w:p w:rsidR="00490153" w:rsidRDefault="00490153" w:rsidP="00E603CF">
      <w:pPr>
        <w:rPr>
          <w:sz w:val="28"/>
          <w:szCs w:val="28"/>
        </w:rPr>
      </w:pPr>
    </w:p>
    <w:p w:rsidR="00490153" w:rsidRDefault="00490153" w:rsidP="00E603CF">
      <w:pPr>
        <w:rPr>
          <w:sz w:val="28"/>
          <w:szCs w:val="28"/>
        </w:rPr>
      </w:pPr>
    </w:p>
    <w:p w:rsidR="00490153" w:rsidRDefault="00490153" w:rsidP="00E603CF">
      <w:pPr>
        <w:rPr>
          <w:sz w:val="28"/>
          <w:szCs w:val="28"/>
        </w:rPr>
      </w:pPr>
    </w:p>
    <w:p w:rsidR="00490153" w:rsidRDefault="00490153" w:rsidP="00E603CF">
      <w:pPr>
        <w:rPr>
          <w:sz w:val="28"/>
          <w:szCs w:val="28"/>
        </w:rPr>
      </w:pPr>
    </w:p>
    <w:p w:rsidR="00490153" w:rsidRPr="00E603CF" w:rsidRDefault="00490153"/>
    <w:p w:rsidR="00490153" w:rsidRPr="00E603CF" w:rsidRDefault="00490153" w:rsidP="00E730F5"/>
    <w:sectPr w:rsidR="00490153" w:rsidRPr="00E603CF" w:rsidSect="004F657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153" w:rsidRDefault="00490153" w:rsidP="00503089">
      <w:r>
        <w:separator/>
      </w:r>
    </w:p>
  </w:endnote>
  <w:endnote w:type="continuationSeparator" w:id="0">
    <w:p w:rsidR="00490153" w:rsidRDefault="00490153" w:rsidP="005030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DejaVu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153" w:rsidRDefault="00490153" w:rsidP="00503089">
      <w:r>
        <w:separator/>
      </w:r>
    </w:p>
  </w:footnote>
  <w:footnote w:type="continuationSeparator" w:id="0">
    <w:p w:rsidR="00490153" w:rsidRDefault="00490153" w:rsidP="005030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3921"/>
    <w:rsid w:val="00024EF8"/>
    <w:rsid w:val="00032D58"/>
    <w:rsid w:val="00047FCE"/>
    <w:rsid w:val="000643B9"/>
    <w:rsid w:val="00064476"/>
    <w:rsid w:val="00074746"/>
    <w:rsid w:val="00097341"/>
    <w:rsid w:val="000B487A"/>
    <w:rsid w:val="000D43E3"/>
    <w:rsid w:val="000D7FF8"/>
    <w:rsid w:val="0011305E"/>
    <w:rsid w:val="00123AC9"/>
    <w:rsid w:val="00124F14"/>
    <w:rsid w:val="00132893"/>
    <w:rsid w:val="0014172D"/>
    <w:rsid w:val="001514F6"/>
    <w:rsid w:val="00162123"/>
    <w:rsid w:val="00186B7A"/>
    <w:rsid w:val="00195ACE"/>
    <w:rsid w:val="001B3516"/>
    <w:rsid w:val="001B7F9E"/>
    <w:rsid w:val="001D0188"/>
    <w:rsid w:val="001D3E39"/>
    <w:rsid w:val="001E4414"/>
    <w:rsid w:val="00230A6B"/>
    <w:rsid w:val="00233FAE"/>
    <w:rsid w:val="00281E6E"/>
    <w:rsid w:val="00284278"/>
    <w:rsid w:val="002968F8"/>
    <w:rsid w:val="002A78C0"/>
    <w:rsid w:val="002B3291"/>
    <w:rsid w:val="002B660F"/>
    <w:rsid w:val="002D765F"/>
    <w:rsid w:val="002D7B2E"/>
    <w:rsid w:val="002E7E34"/>
    <w:rsid w:val="00303AAB"/>
    <w:rsid w:val="00306BC6"/>
    <w:rsid w:val="00320CA0"/>
    <w:rsid w:val="0032139C"/>
    <w:rsid w:val="003227E1"/>
    <w:rsid w:val="00344E59"/>
    <w:rsid w:val="00350043"/>
    <w:rsid w:val="00361865"/>
    <w:rsid w:val="003652C6"/>
    <w:rsid w:val="00382E63"/>
    <w:rsid w:val="00385F50"/>
    <w:rsid w:val="003A4857"/>
    <w:rsid w:val="003B5BFD"/>
    <w:rsid w:val="003B6E75"/>
    <w:rsid w:val="003C0209"/>
    <w:rsid w:val="003C3F3E"/>
    <w:rsid w:val="003E0F40"/>
    <w:rsid w:val="00402572"/>
    <w:rsid w:val="00404EA3"/>
    <w:rsid w:val="0040576E"/>
    <w:rsid w:val="00433D0B"/>
    <w:rsid w:val="00441599"/>
    <w:rsid w:val="00451602"/>
    <w:rsid w:val="004622FC"/>
    <w:rsid w:val="00470F3E"/>
    <w:rsid w:val="00474852"/>
    <w:rsid w:val="00490153"/>
    <w:rsid w:val="00491E63"/>
    <w:rsid w:val="00493E5C"/>
    <w:rsid w:val="004955D4"/>
    <w:rsid w:val="00495DFD"/>
    <w:rsid w:val="004B092E"/>
    <w:rsid w:val="004B683B"/>
    <w:rsid w:val="004C0057"/>
    <w:rsid w:val="004D211E"/>
    <w:rsid w:val="004F3E28"/>
    <w:rsid w:val="004F6573"/>
    <w:rsid w:val="00503089"/>
    <w:rsid w:val="00531B53"/>
    <w:rsid w:val="00531F55"/>
    <w:rsid w:val="00535AEB"/>
    <w:rsid w:val="0054139A"/>
    <w:rsid w:val="00565BD1"/>
    <w:rsid w:val="00571062"/>
    <w:rsid w:val="005713BB"/>
    <w:rsid w:val="00581D20"/>
    <w:rsid w:val="005B3178"/>
    <w:rsid w:val="005C1F69"/>
    <w:rsid w:val="005D31A1"/>
    <w:rsid w:val="005D3B89"/>
    <w:rsid w:val="005E7504"/>
    <w:rsid w:val="00601D56"/>
    <w:rsid w:val="00610CF5"/>
    <w:rsid w:val="006411B7"/>
    <w:rsid w:val="00647470"/>
    <w:rsid w:val="00647922"/>
    <w:rsid w:val="006713EF"/>
    <w:rsid w:val="00685AEE"/>
    <w:rsid w:val="00687D9B"/>
    <w:rsid w:val="0069121A"/>
    <w:rsid w:val="006942BD"/>
    <w:rsid w:val="00696C92"/>
    <w:rsid w:val="006C2414"/>
    <w:rsid w:val="006D3D61"/>
    <w:rsid w:val="006E2B1B"/>
    <w:rsid w:val="006F4531"/>
    <w:rsid w:val="007001DE"/>
    <w:rsid w:val="0071712A"/>
    <w:rsid w:val="00731275"/>
    <w:rsid w:val="007407D0"/>
    <w:rsid w:val="007555C1"/>
    <w:rsid w:val="00795567"/>
    <w:rsid w:val="007973C9"/>
    <w:rsid w:val="007F7EC9"/>
    <w:rsid w:val="00811EF8"/>
    <w:rsid w:val="008346F2"/>
    <w:rsid w:val="008405BD"/>
    <w:rsid w:val="00845D24"/>
    <w:rsid w:val="0086385D"/>
    <w:rsid w:val="00874EDB"/>
    <w:rsid w:val="00875A68"/>
    <w:rsid w:val="00876F4B"/>
    <w:rsid w:val="00890957"/>
    <w:rsid w:val="008C5D73"/>
    <w:rsid w:val="008D3289"/>
    <w:rsid w:val="0090666D"/>
    <w:rsid w:val="00914929"/>
    <w:rsid w:val="009200E8"/>
    <w:rsid w:val="00942BC6"/>
    <w:rsid w:val="009623D1"/>
    <w:rsid w:val="00966FF5"/>
    <w:rsid w:val="00967BB0"/>
    <w:rsid w:val="00974071"/>
    <w:rsid w:val="009827A0"/>
    <w:rsid w:val="00990B36"/>
    <w:rsid w:val="00994D16"/>
    <w:rsid w:val="009A7DB3"/>
    <w:rsid w:val="009C58E2"/>
    <w:rsid w:val="009C6DB7"/>
    <w:rsid w:val="009D0B9A"/>
    <w:rsid w:val="009D7CCF"/>
    <w:rsid w:val="009E3921"/>
    <w:rsid w:val="00A0516C"/>
    <w:rsid w:val="00A05BDE"/>
    <w:rsid w:val="00A135A5"/>
    <w:rsid w:val="00A30F0C"/>
    <w:rsid w:val="00A738C2"/>
    <w:rsid w:val="00A90A9F"/>
    <w:rsid w:val="00AB147F"/>
    <w:rsid w:val="00AE362A"/>
    <w:rsid w:val="00AE450F"/>
    <w:rsid w:val="00AE74EE"/>
    <w:rsid w:val="00B07159"/>
    <w:rsid w:val="00B173C1"/>
    <w:rsid w:val="00B35323"/>
    <w:rsid w:val="00B3543A"/>
    <w:rsid w:val="00B62332"/>
    <w:rsid w:val="00B67DBB"/>
    <w:rsid w:val="00B72480"/>
    <w:rsid w:val="00B75B67"/>
    <w:rsid w:val="00BD47B1"/>
    <w:rsid w:val="00BE6CAB"/>
    <w:rsid w:val="00BF38AC"/>
    <w:rsid w:val="00C15116"/>
    <w:rsid w:val="00C15734"/>
    <w:rsid w:val="00C26DE5"/>
    <w:rsid w:val="00C41B33"/>
    <w:rsid w:val="00C52BFA"/>
    <w:rsid w:val="00C53FA2"/>
    <w:rsid w:val="00C92C55"/>
    <w:rsid w:val="00CB09FC"/>
    <w:rsid w:val="00CC01A3"/>
    <w:rsid w:val="00CC5570"/>
    <w:rsid w:val="00CE7C0E"/>
    <w:rsid w:val="00D07EA8"/>
    <w:rsid w:val="00D23A47"/>
    <w:rsid w:val="00D53C20"/>
    <w:rsid w:val="00D72968"/>
    <w:rsid w:val="00D91AA2"/>
    <w:rsid w:val="00D92E40"/>
    <w:rsid w:val="00D95AB9"/>
    <w:rsid w:val="00DB2443"/>
    <w:rsid w:val="00DB544E"/>
    <w:rsid w:val="00DF2832"/>
    <w:rsid w:val="00E051E5"/>
    <w:rsid w:val="00E16EFF"/>
    <w:rsid w:val="00E47E27"/>
    <w:rsid w:val="00E603CF"/>
    <w:rsid w:val="00E6311E"/>
    <w:rsid w:val="00E730F5"/>
    <w:rsid w:val="00E7539B"/>
    <w:rsid w:val="00E804A7"/>
    <w:rsid w:val="00E83F72"/>
    <w:rsid w:val="00EA269A"/>
    <w:rsid w:val="00EB5C0D"/>
    <w:rsid w:val="00ED04EB"/>
    <w:rsid w:val="00ED645E"/>
    <w:rsid w:val="00EF6A04"/>
    <w:rsid w:val="00F07196"/>
    <w:rsid w:val="00F1237B"/>
    <w:rsid w:val="00F204FB"/>
    <w:rsid w:val="00F26A83"/>
    <w:rsid w:val="00F524EF"/>
    <w:rsid w:val="00F83FE6"/>
    <w:rsid w:val="00F84461"/>
    <w:rsid w:val="00FB2BFC"/>
    <w:rsid w:val="00FC5916"/>
    <w:rsid w:val="00FE3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921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66FF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0308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03089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50308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03089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50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509</TotalTime>
  <Pages>14</Pages>
  <Words>2880</Words>
  <Characters>16420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Учитель</cp:lastModifiedBy>
  <cp:revision>43</cp:revision>
  <cp:lastPrinted>2009-11-15T11:07:00Z</cp:lastPrinted>
  <dcterms:created xsi:type="dcterms:W3CDTF">2011-08-18T03:25:00Z</dcterms:created>
  <dcterms:modified xsi:type="dcterms:W3CDTF">2018-04-25T01:09:00Z</dcterms:modified>
</cp:coreProperties>
</file>